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87" w:type="dxa"/>
        <w:jc w:val="center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22"/>
        <w:gridCol w:w="4273"/>
        <w:gridCol w:w="2592"/>
      </w:tblGrid>
      <w:tr w:rsidR="00397110" w:rsidRPr="001D0945" w:rsidTr="008B2162">
        <w:trPr>
          <w:trHeight w:val="456"/>
          <w:jc w:val="center"/>
        </w:trPr>
        <w:tc>
          <w:tcPr>
            <w:tcW w:w="3622" w:type="dxa"/>
            <w:vMerge w:val="restart"/>
            <w:tcMar>
              <w:left w:w="0" w:type="dxa"/>
              <w:right w:w="0" w:type="dxa"/>
            </w:tcMar>
            <w:vAlign w:val="center"/>
          </w:tcPr>
          <w:p w:rsidR="00397110" w:rsidRPr="001D0945" w:rsidRDefault="00397110" w:rsidP="00741E2A">
            <w:pPr>
              <w:pStyle w:val="Header"/>
              <w:spacing w:line="276" w:lineRule="auto"/>
              <w:jc w:val="center"/>
              <w:rPr>
                <w:rFonts w:ascii="Arial" w:hAnsi="Arial" w:cs="Arial"/>
                <w:b/>
                <w:bCs/>
                <w:sz w:val="34"/>
                <w:szCs w:val="34"/>
              </w:rPr>
            </w:pPr>
            <w:r w:rsidRPr="001D0945">
              <w:rPr>
                <w:rFonts w:ascii="Arial" w:hAnsi="Arial" w:cs="Arial"/>
                <w:b/>
                <w:bCs/>
                <w:sz w:val="34"/>
                <w:szCs w:val="34"/>
              </w:rPr>
              <w:t>Reading Boat 1</w:t>
            </w:r>
          </w:p>
        </w:tc>
        <w:tc>
          <w:tcPr>
            <w:tcW w:w="4273" w:type="dxa"/>
            <w:vMerge w:val="restart"/>
            <w:tcMar>
              <w:left w:w="0" w:type="dxa"/>
              <w:right w:w="0" w:type="dxa"/>
            </w:tcMar>
            <w:vAlign w:val="center"/>
          </w:tcPr>
          <w:p w:rsidR="00397110" w:rsidRPr="001D0945" w:rsidRDefault="00397110" w:rsidP="00741E2A">
            <w:pPr>
              <w:pStyle w:val="Header"/>
              <w:spacing w:line="276" w:lineRule="auto"/>
              <w:jc w:val="center"/>
              <w:rPr>
                <w:rFonts w:ascii="Arial" w:hAnsi="Arial" w:cs="Arial"/>
                <w:b/>
                <w:bCs/>
                <w:sz w:val="34"/>
                <w:szCs w:val="34"/>
              </w:rPr>
            </w:pPr>
            <w:r>
              <w:rPr>
                <w:rFonts w:ascii="Arial" w:hAnsi="Arial" w:cs="Arial"/>
                <w:b/>
                <w:bCs/>
                <w:sz w:val="34"/>
                <w:szCs w:val="34"/>
              </w:rPr>
              <w:t>Final</w:t>
            </w:r>
            <w:r w:rsidRPr="001D0945">
              <w:rPr>
                <w:rFonts w:ascii="Arial" w:hAnsi="Arial" w:cs="Arial"/>
                <w:b/>
                <w:bCs/>
                <w:sz w:val="34"/>
                <w:szCs w:val="34"/>
              </w:rPr>
              <w:t xml:space="preserve"> Exam</w:t>
            </w:r>
          </w:p>
          <w:p w:rsidR="00397110" w:rsidRPr="001D0945" w:rsidRDefault="00397110" w:rsidP="00741E2A">
            <w:pPr>
              <w:pStyle w:val="Header"/>
              <w:spacing w:line="276" w:lineRule="auto"/>
              <w:jc w:val="center"/>
              <w:rPr>
                <w:rFonts w:ascii="Arial" w:hAnsi="Arial" w:cs="Arial"/>
                <w:b/>
                <w:bCs/>
                <w:sz w:val="34"/>
                <w:szCs w:val="34"/>
              </w:rPr>
            </w:pPr>
            <w:r w:rsidRPr="001D0945">
              <w:rPr>
                <w:rFonts w:ascii="Arial" w:hAnsi="Arial" w:cs="Arial"/>
                <w:sz w:val="22"/>
              </w:rPr>
              <w:t>(Units 1</w:t>
            </w:r>
            <w:r>
              <w:rPr>
                <w:rFonts w:ascii="Arial" w:hAnsi="Arial" w:cs="Arial"/>
                <w:sz w:val="22"/>
              </w:rPr>
              <w:t>1~2</w:t>
            </w:r>
            <w:r w:rsidRPr="001D0945">
              <w:rPr>
                <w:rFonts w:ascii="Arial" w:hAnsi="Arial" w:cs="Arial"/>
                <w:sz w:val="22"/>
              </w:rPr>
              <w:t>0)</w:t>
            </w:r>
          </w:p>
        </w:tc>
        <w:tc>
          <w:tcPr>
            <w:tcW w:w="2592" w:type="dxa"/>
            <w:tcMar>
              <w:left w:w="0" w:type="dxa"/>
              <w:right w:w="0" w:type="dxa"/>
            </w:tcMar>
            <w:vAlign w:val="center"/>
          </w:tcPr>
          <w:p w:rsidR="00397110" w:rsidRPr="001D0945" w:rsidRDefault="00397110" w:rsidP="003D4BDE">
            <w:pPr>
              <w:pStyle w:val="Header"/>
              <w:spacing w:line="276" w:lineRule="auto"/>
              <w:ind w:firstLine="90"/>
              <w:jc w:val="left"/>
              <w:rPr>
                <w:rFonts w:ascii="Arial" w:hAnsi="Arial" w:cs="Arial"/>
                <w:b/>
                <w:bCs/>
              </w:rPr>
            </w:pPr>
            <w:r w:rsidRPr="001D0945">
              <w:rPr>
                <w:rFonts w:ascii="Arial" w:hAnsi="Arial" w:cs="Arial"/>
                <w:b/>
                <w:bCs/>
                <w:sz w:val="22"/>
              </w:rPr>
              <w:t xml:space="preserve">Name :  </w:t>
            </w:r>
          </w:p>
        </w:tc>
      </w:tr>
      <w:tr w:rsidR="00397110" w:rsidRPr="001D0945" w:rsidTr="008B2162">
        <w:trPr>
          <w:trHeight w:val="457"/>
          <w:jc w:val="center"/>
        </w:trPr>
        <w:tc>
          <w:tcPr>
            <w:tcW w:w="3622" w:type="dxa"/>
            <w:vMerge/>
            <w:tcMar>
              <w:left w:w="0" w:type="dxa"/>
              <w:right w:w="0" w:type="dxa"/>
            </w:tcMar>
            <w:vAlign w:val="center"/>
          </w:tcPr>
          <w:p w:rsidR="00397110" w:rsidRPr="001D0945" w:rsidRDefault="00397110" w:rsidP="00741E2A">
            <w:pPr>
              <w:pStyle w:val="Header"/>
              <w:spacing w:line="276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273" w:type="dxa"/>
            <w:vMerge/>
            <w:tcMar>
              <w:left w:w="0" w:type="dxa"/>
              <w:right w:w="0" w:type="dxa"/>
            </w:tcMar>
            <w:vAlign w:val="center"/>
          </w:tcPr>
          <w:p w:rsidR="00397110" w:rsidRPr="001D0945" w:rsidRDefault="00397110" w:rsidP="00741E2A">
            <w:pPr>
              <w:pStyle w:val="Header"/>
              <w:spacing w:line="276" w:lineRule="auto"/>
              <w:jc w:val="center"/>
              <w:rPr>
                <w:rFonts w:ascii="Arial" w:hAnsi="Arial" w:cs="Arial"/>
                <w:b/>
                <w:bCs/>
                <w:sz w:val="34"/>
                <w:szCs w:val="34"/>
              </w:rPr>
            </w:pPr>
          </w:p>
        </w:tc>
        <w:tc>
          <w:tcPr>
            <w:tcW w:w="2592" w:type="dxa"/>
            <w:tcMar>
              <w:left w:w="0" w:type="dxa"/>
              <w:right w:w="0" w:type="dxa"/>
            </w:tcMar>
            <w:vAlign w:val="center"/>
          </w:tcPr>
          <w:p w:rsidR="00397110" w:rsidRPr="001D0945" w:rsidRDefault="00397110" w:rsidP="003D4BDE">
            <w:pPr>
              <w:pStyle w:val="Header"/>
              <w:spacing w:line="276" w:lineRule="auto"/>
              <w:ind w:firstLine="110"/>
              <w:jc w:val="left"/>
              <w:rPr>
                <w:rFonts w:ascii="Arial" w:hAnsi="Arial" w:cs="Arial"/>
                <w:b/>
                <w:bCs/>
              </w:rPr>
            </w:pPr>
            <w:r w:rsidRPr="001D0945">
              <w:rPr>
                <w:rFonts w:ascii="Arial" w:hAnsi="Arial" w:cs="Arial"/>
                <w:b/>
                <w:bCs/>
                <w:sz w:val="22"/>
              </w:rPr>
              <w:t>Score :        / 100</w:t>
            </w:r>
          </w:p>
        </w:tc>
      </w:tr>
    </w:tbl>
    <w:p w:rsidR="00397110" w:rsidRDefault="00397110">
      <w:pPr>
        <w:rPr>
          <w:rFonts w:ascii="Arial" w:hAnsi="Arial" w:cs="Arial"/>
        </w:rPr>
      </w:pPr>
    </w:p>
    <w:p w:rsidR="00397110" w:rsidRDefault="00397110" w:rsidP="001D0945">
      <w:pPr>
        <w:rPr>
          <w:rFonts w:ascii="Arial" w:hAnsi="Arial" w:cs="Arial"/>
          <w:b/>
          <w:sz w:val="24"/>
          <w:szCs w:val="24"/>
        </w:rPr>
      </w:pPr>
    </w:p>
    <w:p w:rsidR="00397110" w:rsidRPr="001D0945" w:rsidRDefault="00397110" w:rsidP="001D0945">
      <w:pPr>
        <w:rPr>
          <w:rFonts w:ascii="Arial" w:hAnsi="Arial" w:cs="Arial"/>
          <w:b/>
          <w:sz w:val="24"/>
          <w:szCs w:val="24"/>
        </w:rPr>
      </w:pPr>
    </w:p>
    <w:p w:rsidR="00397110" w:rsidRPr="001D0945" w:rsidRDefault="00397110" w:rsidP="001D0945">
      <w:pPr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 xml:space="preserve">■ </w:t>
      </w:r>
      <w:r>
        <w:rPr>
          <w:rFonts w:ascii="Arial" w:hAnsi="Arial" w:cs="Arial"/>
          <w:b/>
          <w:sz w:val="24"/>
          <w:szCs w:val="24"/>
        </w:rPr>
        <w:t>See the pictures and circle</w:t>
      </w:r>
      <w:r w:rsidRPr="001D0945">
        <w:rPr>
          <w:rFonts w:ascii="Arial" w:hAnsi="Arial" w:cs="Arial"/>
          <w:b/>
          <w:sz w:val="24"/>
          <w:szCs w:val="24"/>
        </w:rPr>
        <w:t xml:space="preserve"> the </w:t>
      </w:r>
      <w:r>
        <w:rPr>
          <w:rFonts w:ascii="Arial" w:hAnsi="Arial" w:cs="Arial"/>
          <w:b/>
          <w:sz w:val="24"/>
          <w:szCs w:val="24"/>
        </w:rPr>
        <w:t xml:space="preserve">correct </w:t>
      </w:r>
      <w:r w:rsidRPr="001D0945">
        <w:rPr>
          <w:rFonts w:ascii="Arial" w:hAnsi="Arial" w:cs="Arial"/>
          <w:b/>
          <w:sz w:val="24"/>
          <w:szCs w:val="24"/>
        </w:rPr>
        <w:t>word</w:t>
      </w:r>
      <w:r>
        <w:rPr>
          <w:rFonts w:ascii="Arial" w:hAnsi="Arial" w:cs="Arial"/>
          <w:b/>
          <w:sz w:val="24"/>
          <w:szCs w:val="24"/>
        </w:rPr>
        <w:t>s</w:t>
      </w:r>
      <w:r w:rsidRPr="001D0945">
        <w:rPr>
          <w:rFonts w:ascii="Arial" w:hAnsi="Arial" w:cs="Arial"/>
          <w:b/>
          <w:sz w:val="24"/>
          <w:szCs w:val="24"/>
        </w:rPr>
        <w:t>. (2 points)</w:t>
      </w:r>
    </w:p>
    <w:p w:rsidR="00397110" w:rsidRPr="001D0945" w:rsidRDefault="00397110" w:rsidP="001D0945">
      <w:pPr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0A0"/>
      </w:tblPr>
      <w:tblGrid>
        <w:gridCol w:w="2132"/>
        <w:gridCol w:w="2133"/>
        <w:gridCol w:w="2133"/>
        <w:gridCol w:w="2133"/>
        <w:gridCol w:w="2133"/>
      </w:tblGrid>
      <w:tr w:rsidR="00397110" w:rsidTr="00A113F2">
        <w:trPr>
          <w:trHeight w:val="2445"/>
        </w:trPr>
        <w:tc>
          <w:tcPr>
            <w:tcW w:w="2132" w:type="dxa"/>
          </w:tcPr>
          <w:p w:rsidR="00397110" w:rsidRPr="00422EE1" w:rsidRDefault="00397110" w:rsidP="00422EE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left:0;text-align:left;margin-left:10pt;margin-top:5.75pt;width:74.85pt;height:107.75pt;z-index:251659264">
                  <v:imagedata r:id="rId7" o:title="" cropleft="7019f" cropright="9125f"/>
                </v:shape>
              </w:pict>
            </w:r>
            <w:r w:rsidRPr="00422EE1">
              <w:rPr>
                <w:rFonts w:ascii="Arial" w:hAnsi="Arial" w:cs="Arial"/>
                <w:sz w:val="24"/>
                <w:szCs w:val="24"/>
              </w:rPr>
              <w:t>1.</w:t>
            </w:r>
          </w:p>
          <w:p w:rsidR="00397110" w:rsidRPr="00A113F2" w:rsidRDefault="00397110" w:rsidP="00422EE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3" w:type="dxa"/>
          </w:tcPr>
          <w:p w:rsidR="00397110" w:rsidRPr="00422EE1" w:rsidRDefault="00397110" w:rsidP="00422EE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22EE1">
              <w:rPr>
                <w:rFonts w:ascii="Arial" w:hAnsi="Arial" w:cs="Arial"/>
                <w:sz w:val="24"/>
                <w:szCs w:val="24"/>
              </w:rPr>
              <w:t xml:space="preserve">2. </w:t>
            </w:r>
          </w:p>
          <w:p w:rsidR="00397110" w:rsidRPr="00A113F2" w:rsidRDefault="00397110" w:rsidP="00422EE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 id="_x0000_s1030" type="#_x0000_t75" style="position:absolute;left:0;text-align:left;margin-left:-1.65pt;margin-top:7.7pt;width:97.5pt;height:78pt;z-index:251660288">
                  <v:imagedata r:id="rId8" o:title="" croptop="10940f" cropbottom="10152f" cropleft="7194f" cropright="6458f"/>
                </v:shape>
              </w:pict>
            </w:r>
          </w:p>
          <w:p w:rsidR="00397110" w:rsidRPr="00422EE1" w:rsidRDefault="00397110" w:rsidP="00422EE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3" w:type="dxa"/>
          </w:tcPr>
          <w:p w:rsidR="00397110" w:rsidRPr="00422EE1" w:rsidRDefault="00397110" w:rsidP="00422EE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 id="_x0000_s1031" type="#_x0000_t75" style="position:absolute;left:0;text-align:left;margin-left:-3.15pt;margin-top:14.55pt;width:100.9pt;height:87.85pt;z-index:251661312;mso-position-horizontal-relative:text;mso-position-vertical-relative:text">
                  <v:imagedata r:id="rId9" o:title="" croptop="6563f" cropbottom="5081f" cropleft="3443f" cropright="6216f"/>
                </v:shape>
              </w:pict>
            </w:r>
            <w:r w:rsidRPr="00422EE1">
              <w:rPr>
                <w:rFonts w:ascii="Arial" w:hAnsi="Arial" w:cs="Arial"/>
                <w:sz w:val="24"/>
                <w:szCs w:val="24"/>
              </w:rPr>
              <w:t xml:space="preserve">3. </w:t>
            </w:r>
          </w:p>
          <w:p w:rsidR="00397110" w:rsidRPr="00A113F2" w:rsidRDefault="00397110" w:rsidP="00422EE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3" w:type="dxa"/>
          </w:tcPr>
          <w:p w:rsidR="00397110" w:rsidRPr="00422EE1" w:rsidRDefault="00397110" w:rsidP="00422EE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22EE1">
              <w:rPr>
                <w:rFonts w:ascii="Arial" w:hAnsi="Arial" w:cs="Arial"/>
                <w:sz w:val="24"/>
                <w:szCs w:val="24"/>
              </w:rPr>
              <w:t xml:space="preserve">4. </w:t>
            </w:r>
          </w:p>
          <w:p w:rsidR="00397110" w:rsidRPr="00A113F2" w:rsidRDefault="00397110" w:rsidP="00422EE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 id="_x0000_s1032" type="#_x0000_t75" style="position:absolute;left:0;text-align:left;margin-left:-4.9pt;margin-top:7.9pt;width:104.9pt;height:88pt;z-index:251662336">
                  <v:imagedata r:id="rId10" o:title="" croptop="3108f" cropbottom="20625f" cropleft="5148f" cropright="9033f"/>
                </v:shape>
              </w:pict>
            </w:r>
          </w:p>
        </w:tc>
        <w:tc>
          <w:tcPr>
            <w:tcW w:w="2133" w:type="dxa"/>
          </w:tcPr>
          <w:p w:rsidR="00397110" w:rsidRPr="00422EE1" w:rsidRDefault="00397110" w:rsidP="00422EE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 id="_x0000_s1033" type="#_x0000_t75" style="position:absolute;left:0;text-align:left;margin-left:-1.55pt;margin-top:14.75pt;width:90.7pt;height:101.95pt;z-index:251663360;mso-position-horizontal-relative:text;mso-position-vertical-relative:text">
                  <v:imagedata r:id="rId11" o:title="" croptop="8780f" cropbottom="12940f" cropleft="8570f" cropright="17235f"/>
                </v:shape>
              </w:pict>
            </w:r>
            <w:r w:rsidRPr="00422EE1">
              <w:rPr>
                <w:rFonts w:ascii="Arial" w:hAnsi="Arial" w:cs="Arial"/>
                <w:sz w:val="24"/>
                <w:szCs w:val="24"/>
              </w:rPr>
              <w:t xml:space="preserve">5. </w:t>
            </w:r>
          </w:p>
          <w:p w:rsidR="00397110" w:rsidRPr="00A113F2" w:rsidRDefault="00397110" w:rsidP="00422EE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7110" w:rsidTr="00422EE1">
        <w:trPr>
          <w:trHeight w:val="552"/>
        </w:trPr>
        <w:tc>
          <w:tcPr>
            <w:tcW w:w="2132" w:type="dxa"/>
            <w:vAlign w:val="center"/>
          </w:tcPr>
          <w:p w:rsidR="00397110" w:rsidRPr="00422EE1" w:rsidRDefault="00397110" w:rsidP="00422EE1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2EE1">
              <w:rPr>
                <w:rFonts w:ascii="Arial" w:hAnsi="Arial" w:cs="Arial"/>
                <w:sz w:val="28"/>
                <w:szCs w:val="28"/>
              </w:rPr>
              <w:t>fly / walk</w:t>
            </w:r>
          </w:p>
        </w:tc>
        <w:tc>
          <w:tcPr>
            <w:tcW w:w="2133" w:type="dxa"/>
            <w:vAlign w:val="center"/>
          </w:tcPr>
          <w:p w:rsidR="00397110" w:rsidRPr="00422EE1" w:rsidRDefault="00397110" w:rsidP="00422EE1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2EE1">
              <w:rPr>
                <w:rFonts w:ascii="Arial" w:hAnsi="Arial" w:cs="Arial"/>
                <w:sz w:val="28"/>
                <w:szCs w:val="28"/>
              </w:rPr>
              <w:t>inside / outside</w:t>
            </w:r>
          </w:p>
        </w:tc>
        <w:tc>
          <w:tcPr>
            <w:tcW w:w="2133" w:type="dxa"/>
            <w:vAlign w:val="center"/>
          </w:tcPr>
          <w:p w:rsidR="00397110" w:rsidRPr="00422EE1" w:rsidRDefault="00397110" w:rsidP="00422EE1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2EE1">
              <w:rPr>
                <w:rFonts w:ascii="Arial" w:hAnsi="Arial" w:cs="Arial"/>
                <w:sz w:val="28"/>
                <w:szCs w:val="28"/>
              </w:rPr>
              <w:t>sheep / grass</w:t>
            </w:r>
          </w:p>
        </w:tc>
        <w:tc>
          <w:tcPr>
            <w:tcW w:w="2133" w:type="dxa"/>
            <w:vAlign w:val="center"/>
          </w:tcPr>
          <w:p w:rsidR="00397110" w:rsidRPr="00422EE1" w:rsidRDefault="00397110" w:rsidP="00422EE1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2EE1">
              <w:rPr>
                <w:rFonts w:ascii="Arial" w:hAnsi="Arial" w:cs="Arial"/>
                <w:sz w:val="28"/>
                <w:szCs w:val="28"/>
              </w:rPr>
              <w:t>shorts / socks</w:t>
            </w:r>
          </w:p>
        </w:tc>
        <w:tc>
          <w:tcPr>
            <w:tcW w:w="2133" w:type="dxa"/>
            <w:vAlign w:val="center"/>
          </w:tcPr>
          <w:p w:rsidR="00397110" w:rsidRPr="00422EE1" w:rsidRDefault="00397110" w:rsidP="00422EE1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2EE1">
              <w:rPr>
                <w:rFonts w:ascii="Arial" w:hAnsi="Arial" w:cs="Arial"/>
                <w:sz w:val="28"/>
                <w:szCs w:val="28"/>
              </w:rPr>
              <w:t>bend / stand</w:t>
            </w:r>
          </w:p>
        </w:tc>
      </w:tr>
    </w:tbl>
    <w:p w:rsidR="00397110" w:rsidRPr="001D0945" w:rsidRDefault="00397110" w:rsidP="001D0945">
      <w:pPr>
        <w:spacing w:line="276" w:lineRule="auto"/>
        <w:rPr>
          <w:rFonts w:ascii="Arial" w:hAnsi="Arial" w:cs="Arial"/>
          <w:sz w:val="24"/>
          <w:szCs w:val="24"/>
        </w:rPr>
      </w:pPr>
    </w:p>
    <w:p w:rsidR="00397110" w:rsidRDefault="00397110" w:rsidP="00455395">
      <w:pPr>
        <w:spacing w:line="276" w:lineRule="auto"/>
        <w:rPr>
          <w:rFonts w:ascii="Arial" w:hAnsi="Arial" w:cs="Arial"/>
          <w:sz w:val="24"/>
          <w:szCs w:val="24"/>
        </w:rPr>
      </w:pPr>
    </w:p>
    <w:p w:rsidR="00397110" w:rsidRDefault="00397110" w:rsidP="00455395">
      <w:pPr>
        <w:spacing w:line="276" w:lineRule="auto"/>
        <w:rPr>
          <w:rFonts w:ascii="Arial" w:hAnsi="Arial" w:cs="Arial"/>
          <w:sz w:val="24"/>
          <w:szCs w:val="24"/>
        </w:rPr>
      </w:pPr>
    </w:p>
    <w:p w:rsidR="00397110" w:rsidRDefault="00397110" w:rsidP="00455395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>■ Write the word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D0945">
        <w:rPr>
          <w:rFonts w:ascii="Arial" w:hAnsi="Arial" w:cs="Arial"/>
          <w:b/>
          <w:sz w:val="24"/>
          <w:szCs w:val="24"/>
        </w:rPr>
        <w:t>from the box that best completes each sentence. (2 points)</w:t>
      </w:r>
    </w:p>
    <w:p w:rsidR="00397110" w:rsidRDefault="00397110" w:rsidP="00455395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noProof/>
        </w:rPr>
        <w:pict>
          <v:roundrect id="_x0000_s1034" style="position:absolute;left:0;text-align:left;margin-left:10.2pt;margin-top:10.9pt;width:463.4pt;height:41.85pt;z-index:251653120" arcsize="10923f" filled="f" strokeweight="1pt">
            <v:shadow color="#868686"/>
            <v:textbox style="mso-next-textbox:#_x0000_s1034">
              <w:txbxContent>
                <w:p w:rsidR="00397110" w:rsidRPr="0016782A" w:rsidRDefault="00397110" w:rsidP="00455395">
                  <w:pPr>
                    <w:ind w:firstLineChars="200" w:firstLine="320"/>
                    <w:rPr>
                      <w:rFonts w:ascii="Arial" w:hAnsi="Arial" w:cs="Arial"/>
                      <w:sz w:val="16"/>
                      <w:szCs w:val="24"/>
                    </w:rPr>
                  </w:pPr>
                </w:p>
                <w:p w:rsidR="00397110" w:rsidRPr="00D95E02" w:rsidRDefault="00397110" w:rsidP="00455395">
                  <w:pPr>
                    <w:spacing w:line="480" w:lineRule="auto"/>
                    <w:ind w:firstLineChars="200" w:firstLine="48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climb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     rich           present       sunny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  <w:t>scissors</w:t>
                  </w:r>
                </w:p>
              </w:txbxContent>
            </v:textbox>
          </v:roundrect>
        </w:pict>
      </w:r>
    </w:p>
    <w:p w:rsidR="00397110" w:rsidRDefault="00397110" w:rsidP="00455395">
      <w:pPr>
        <w:spacing w:line="276" w:lineRule="auto"/>
        <w:rPr>
          <w:rFonts w:ascii="Arial" w:hAnsi="Arial" w:cs="Arial"/>
          <w:sz w:val="24"/>
          <w:szCs w:val="24"/>
        </w:rPr>
      </w:pPr>
    </w:p>
    <w:p w:rsidR="00397110" w:rsidRDefault="00397110" w:rsidP="00455395">
      <w:pPr>
        <w:spacing w:line="276" w:lineRule="auto"/>
        <w:rPr>
          <w:rFonts w:ascii="Arial" w:hAnsi="Arial" w:cs="Arial"/>
          <w:sz w:val="24"/>
          <w:szCs w:val="24"/>
        </w:rPr>
      </w:pPr>
    </w:p>
    <w:p w:rsidR="00397110" w:rsidRPr="001D0945" w:rsidRDefault="00397110" w:rsidP="00455395">
      <w:pPr>
        <w:spacing w:line="276" w:lineRule="auto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spacing w:line="276" w:lineRule="auto"/>
        <w:ind w:firstLineChars="177" w:firstLine="425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spacing w:line="276" w:lineRule="auto"/>
        <w:ind w:firstLineChars="177" w:firstLine="425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spacing w:line="276" w:lineRule="auto"/>
        <w:ind w:firstLineChars="177" w:firstLine="425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6. </w:t>
      </w:r>
      <w:r>
        <w:rPr>
          <w:rFonts w:ascii="Arial" w:hAnsi="Arial" w:cs="Arial"/>
          <w:sz w:val="24"/>
          <w:szCs w:val="24"/>
        </w:rPr>
        <w:t>Cut the paper with</w:t>
      </w:r>
      <w:r w:rsidRPr="001D0945">
        <w:rPr>
          <w:rFonts w:ascii="Arial" w:hAnsi="Arial" w:cs="Arial"/>
          <w:sz w:val="24"/>
          <w:szCs w:val="24"/>
        </w:rPr>
        <w:t xml:space="preserve"> _______________________.</w:t>
      </w:r>
    </w:p>
    <w:p w:rsidR="00397110" w:rsidRPr="001D0945" w:rsidRDefault="00397110" w:rsidP="001D0945">
      <w:pPr>
        <w:spacing w:line="276" w:lineRule="auto"/>
        <w:ind w:firstLineChars="177" w:firstLine="425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spacing w:line="276" w:lineRule="auto"/>
        <w:ind w:firstLineChars="177" w:firstLine="425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7. </w:t>
      </w:r>
      <w:r>
        <w:rPr>
          <w:rFonts w:ascii="Arial" w:hAnsi="Arial" w:cs="Arial"/>
          <w:sz w:val="24"/>
          <w:szCs w:val="24"/>
        </w:rPr>
        <w:t>I got a _________________ on my birthday</w:t>
      </w:r>
      <w:r w:rsidRPr="001D0945">
        <w:rPr>
          <w:rFonts w:ascii="Arial" w:hAnsi="Arial" w:cs="Arial"/>
          <w:sz w:val="24"/>
          <w:szCs w:val="24"/>
        </w:rPr>
        <w:t>.</w:t>
      </w:r>
    </w:p>
    <w:p w:rsidR="00397110" w:rsidRPr="0096477F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8. </w:t>
      </w:r>
      <w:r>
        <w:rPr>
          <w:rFonts w:ascii="Arial" w:hAnsi="Arial" w:cs="Arial"/>
          <w:sz w:val="24"/>
          <w:szCs w:val="24"/>
        </w:rPr>
        <w:t>It’s</w:t>
      </w:r>
      <w:r w:rsidRPr="001D0945">
        <w:rPr>
          <w:rFonts w:ascii="Arial" w:hAnsi="Arial" w:cs="Arial"/>
          <w:sz w:val="24"/>
          <w:szCs w:val="24"/>
        </w:rPr>
        <w:t xml:space="preserve"> ____</w:t>
      </w:r>
      <w:r>
        <w:rPr>
          <w:rFonts w:ascii="Arial" w:hAnsi="Arial" w:cs="Arial"/>
          <w:sz w:val="24"/>
          <w:szCs w:val="24"/>
        </w:rPr>
        <w:t>____________________ day</w:t>
      </w:r>
      <w:r w:rsidRPr="001D0945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I’m wearing a hat.</w:t>
      </w: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9. </w:t>
      </w:r>
      <w:r>
        <w:rPr>
          <w:rFonts w:ascii="Arial" w:hAnsi="Arial" w:cs="Arial"/>
          <w:sz w:val="24"/>
          <w:szCs w:val="24"/>
        </w:rPr>
        <w:t>I _________________________ a mountain</w:t>
      </w:r>
      <w:r w:rsidRPr="001D0945">
        <w:rPr>
          <w:rFonts w:ascii="Arial" w:hAnsi="Arial" w:cs="Arial"/>
          <w:sz w:val="24"/>
          <w:szCs w:val="24"/>
        </w:rPr>
        <w:t>.</w:t>
      </w:r>
    </w:p>
    <w:p w:rsidR="00397110" w:rsidRPr="0096477F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10. </w:t>
      </w:r>
      <w:r>
        <w:rPr>
          <w:rFonts w:ascii="Arial" w:hAnsi="Arial" w:cs="Arial"/>
          <w:sz w:val="24"/>
          <w:szCs w:val="24"/>
        </w:rPr>
        <w:t>He is</w:t>
      </w:r>
      <w:r w:rsidRPr="001D0945">
        <w:rPr>
          <w:rFonts w:ascii="Arial" w:hAnsi="Arial" w:cs="Arial"/>
          <w:sz w:val="24"/>
          <w:szCs w:val="24"/>
        </w:rPr>
        <w:t xml:space="preserve"> _______________________. </w:t>
      </w:r>
      <w:r>
        <w:rPr>
          <w:rFonts w:ascii="Arial" w:hAnsi="Arial" w:cs="Arial"/>
          <w:sz w:val="24"/>
          <w:szCs w:val="24"/>
        </w:rPr>
        <w:t>He has much money.</w:t>
      </w: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  <w:sectPr w:rsidR="00397110" w:rsidSect="003D4BDE">
          <w:headerReference w:type="default" r:id="rId12"/>
          <w:footerReference w:type="default" r:id="rId13"/>
          <w:pgSz w:w="11906" w:h="16838"/>
          <w:pgMar w:top="1049" w:right="720" w:bottom="720" w:left="720" w:header="851" w:footer="0" w:gutter="0"/>
          <w:cols w:space="425"/>
          <w:docGrid w:linePitch="360"/>
        </w:sect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 xml:space="preserve">■ </w:t>
      </w:r>
      <w:r>
        <w:rPr>
          <w:rFonts w:ascii="Arial" w:hAnsi="Arial" w:cs="Arial"/>
          <w:b/>
          <w:sz w:val="24"/>
          <w:szCs w:val="24"/>
        </w:rPr>
        <w:t>Choose the words</w:t>
      </w:r>
      <w:r w:rsidRPr="001D0945">
        <w:rPr>
          <w:rFonts w:ascii="Arial" w:hAnsi="Arial" w:cs="Arial"/>
          <w:b/>
          <w:sz w:val="24"/>
          <w:szCs w:val="24"/>
        </w:rPr>
        <w:t>. (4points)</w:t>
      </w: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Default="00397110" w:rsidP="001D0945">
      <w:pPr>
        <w:pStyle w:val="ListParagraph"/>
        <w:numPr>
          <w:ilvl w:val="0"/>
          <w:numId w:val="2"/>
        </w:numPr>
        <w:spacing w:line="276" w:lineRule="auto"/>
        <w:ind w:left="43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airplane is__________ than the train</w:t>
      </w:r>
      <w:r w:rsidRPr="001D0945">
        <w:rPr>
          <w:rFonts w:ascii="Arial" w:hAnsi="Arial" w:cs="Arial"/>
          <w:sz w:val="24"/>
          <w:szCs w:val="24"/>
        </w:rPr>
        <w:t xml:space="preserve">. </w:t>
      </w:r>
    </w:p>
    <w:p w:rsidR="00397110" w:rsidRDefault="00397110" w:rsidP="00CE2D54">
      <w:pPr>
        <w:pStyle w:val="ListParagraph"/>
        <w:numPr>
          <w:ilvl w:val="0"/>
          <w:numId w:val="22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faster</w:t>
      </w:r>
    </w:p>
    <w:p w:rsidR="00397110" w:rsidRDefault="00397110" w:rsidP="00CE2D54">
      <w:pPr>
        <w:pStyle w:val="ListParagraph"/>
        <w:numPr>
          <w:ilvl w:val="0"/>
          <w:numId w:val="22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fast</w:t>
      </w:r>
    </w:p>
    <w:p w:rsidR="00397110" w:rsidRDefault="00397110" w:rsidP="00CE2D54">
      <w:pPr>
        <w:pStyle w:val="ListParagraph"/>
        <w:numPr>
          <w:ilvl w:val="0"/>
          <w:numId w:val="22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higher</w:t>
      </w:r>
    </w:p>
    <w:p w:rsidR="00397110" w:rsidRPr="001D0945" w:rsidRDefault="00397110" w:rsidP="00CE2D54">
      <w:pPr>
        <w:pStyle w:val="ListParagraph"/>
        <w:numPr>
          <w:ilvl w:val="0"/>
          <w:numId w:val="22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high</w:t>
      </w:r>
    </w:p>
    <w:p w:rsidR="00397110" w:rsidRDefault="00397110" w:rsidP="001D0945">
      <w:pPr>
        <w:spacing w:line="276" w:lineRule="auto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spacing w:line="276" w:lineRule="auto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pStyle w:val="ListParagraph"/>
        <w:numPr>
          <w:ilvl w:val="0"/>
          <w:numId w:val="2"/>
        </w:numPr>
        <w:spacing w:line="276" w:lineRule="auto"/>
        <w:ind w:left="863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 pretty flowers.</w:t>
      </w:r>
    </w:p>
    <w:p w:rsidR="00397110" w:rsidRDefault="00397110" w:rsidP="00751166">
      <w:pPr>
        <w:pStyle w:val="ListParagraph"/>
        <w:numPr>
          <w:ilvl w:val="0"/>
          <w:numId w:val="23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This is</w:t>
      </w:r>
    </w:p>
    <w:p w:rsidR="00397110" w:rsidRDefault="00397110" w:rsidP="00751166">
      <w:pPr>
        <w:pStyle w:val="ListParagraph"/>
        <w:numPr>
          <w:ilvl w:val="0"/>
          <w:numId w:val="23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This are</w:t>
      </w:r>
    </w:p>
    <w:p w:rsidR="00397110" w:rsidRDefault="00397110" w:rsidP="00751166">
      <w:pPr>
        <w:pStyle w:val="ListParagraph"/>
        <w:numPr>
          <w:ilvl w:val="0"/>
          <w:numId w:val="23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These is</w:t>
      </w:r>
    </w:p>
    <w:p w:rsidR="00397110" w:rsidRPr="001D0945" w:rsidRDefault="00397110" w:rsidP="00751166">
      <w:pPr>
        <w:pStyle w:val="ListParagraph"/>
        <w:numPr>
          <w:ilvl w:val="0"/>
          <w:numId w:val="23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These are</w:t>
      </w:r>
    </w:p>
    <w:p w:rsidR="00397110" w:rsidRDefault="00397110" w:rsidP="001D0945">
      <w:pPr>
        <w:pStyle w:val="ListParagraph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pStyle w:val="ListParagraph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pStyle w:val="ListParagraph"/>
        <w:numPr>
          <w:ilvl w:val="0"/>
          <w:numId w:val="2"/>
        </w:numPr>
        <w:spacing w:line="276" w:lineRule="auto"/>
        <w:ind w:left="863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 his feet cold?</w:t>
      </w:r>
    </w:p>
    <w:p w:rsidR="00397110" w:rsidRDefault="00397110" w:rsidP="00751166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Is</w:t>
      </w:r>
    </w:p>
    <w:p w:rsidR="00397110" w:rsidRDefault="00397110" w:rsidP="00751166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Are</w:t>
      </w:r>
    </w:p>
    <w:p w:rsidR="00397110" w:rsidRDefault="00397110" w:rsidP="00751166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There</w:t>
      </w:r>
    </w:p>
    <w:p w:rsidR="00397110" w:rsidRPr="001D0945" w:rsidRDefault="00397110" w:rsidP="00751166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Am</w:t>
      </w:r>
    </w:p>
    <w:p w:rsidR="00397110" w:rsidRDefault="00397110" w:rsidP="001D0945">
      <w:pPr>
        <w:pStyle w:val="ListParagraph"/>
        <w:ind w:left="863" w:hanging="425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pStyle w:val="ListParagraph"/>
        <w:ind w:left="863" w:hanging="425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pStyle w:val="ListParagraph"/>
        <w:numPr>
          <w:ilvl w:val="0"/>
          <w:numId w:val="2"/>
        </w:numPr>
        <w:spacing w:line="276" w:lineRule="auto"/>
        <w:ind w:left="863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want __________ a computer game</w:t>
      </w:r>
      <w:r w:rsidRPr="001D0945">
        <w:rPr>
          <w:rFonts w:ascii="Arial" w:hAnsi="Arial" w:cs="Arial"/>
          <w:sz w:val="24"/>
          <w:szCs w:val="24"/>
        </w:rPr>
        <w:t>.</w:t>
      </w:r>
    </w:p>
    <w:p w:rsidR="00397110" w:rsidRDefault="00397110" w:rsidP="00751166">
      <w:pPr>
        <w:pStyle w:val="ListParagraph"/>
        <w:numPr>
          <w:ilvl w:val="0"/>
          <w:numId w:val="25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play</w:t>
      </w:r>
    </w:p>
    <w:p w:rsidR="00397110" w:rsidRDefault="00397110" w:rsidP="00751166">
      <w:pPr>
        <w:pStyle w:val="ListParagraph"/>
        <w:numPr>
          <w:ilvl w:val="0"/>
          <w:numId w:val="25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plays</w:t>
      </w:r>
    </w:p>
    <w:p w:rsidR="00397110" w:rsidRDefault="00397110" w:rsidP="00751166">
      <w:pPr>
        <w:pStyle w:val="ListParagraph"/>
        <w:numPr>
          <w:ilvl w:val="0"/>
          <w:numId w:val="25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playing</w:t>
      </w:r>
    </w:p>
    <w:p w:rsidR="00397110" w:rsidRPr="001D0945" w:rsidRDefault="00397110" w:rsidP="00751166">
      <w:pPr>
        <w:pStyle w:val="ListParagraph"/>
        <w:numPr>
          <w:ilvl w:val="0"/>
          <w:numId w:val="25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 play</w:t>
      </w:r>
    </w:p>
    <w:p w:rsidR="00397110" w:rsidRDefault="00397110" w:rsidP="001D0945">
      <w:pPr>
        <w:pStyle w:val="ListParagraph"/>
        <w:ind w:left="863" w:hanging="425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pStyle w:val="ListParagraph"/>
        <w:ind w:left="863" w:hanging="425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pStyle w:val="ListParagraph"/>
        <w:numPr>
          <w:ilvl w:val="0"/>
          <w:numId w:val="2"/>
        </w:numPr>
        <w:spacing w:line="276" w:lineRule="auto"/>
        <w:ind w:left="863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 rainy</w:t>
      </w:r>
      <w:r w:rsidRPr="001D0945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I need an umbrella.</w:t>
      </w:r>
    </w:p>
    <w:p w:rsidR="00397110" w:rsidRDefault="00397110" w:rsidP="00F328DE">
      <w:pPr>
        <w:pStyle w:val="ListParagraph"/>
        <w:numPr>
          <w:ilvl w:val="0"/>
          <w:numId w:val="26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There are</w:t>
      </w:r>
    </w:p>
    <w:p w:rsidR="00397110" w:rsidRDefault="00397110" w:rsidP="00F328DE">
      <w:pPr>
        <w:pStyle w:val="ListParagraph"/>
        <w:numPr>
          <w:ilvl w:val="0"/>
          <w:numId w:val="26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</w:p>
    <w:p w:rsidR="00397110" w:rsidRDefault="00397110" w:rsidP="00F328DE">
      <w:pPr>
        <w:pStyle w:val="ListParagraph"/>
        <w:numPr>
          <w:ilvl w:val="0"/>
          <w:numId w:val="26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This is</w:t>
      </w:r>
    </w:p>
    <w:p w:rsidR="00397110" w:rsidRPr="001D0945" w:rsidRDefault="00397110" w:rsidP="00F328DE">
      <w:pPr>
        <w:pStyle w:val="ListParagraph"/>
        <w:numPr>
          <w:ilvl w:val="0"/>
          <w:numId w:val="26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These are</w:t>
      </w: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Pr="001D0945" w:rsidRDefault="0039711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 xml:space="preserve">■ Read and </w:t>
      </w:r>
      <w:r>
        <w:rPr>
          <w:rFonts w:ascii="Arial" w:hAnsi="Arial" w:cs="Arial"/>
          <w:b/>
          <w:sz w:val="24"/>
          <w:szCs w:val="24"/>
        </w:rPr>
        <w:t>choose the answers</w:t>
      </w:r>
      <w:r w:rsidRPr="001D0945">
        <w:rPr>
          <w:rFonts w:ascii="Arial" w:hAnsi="Arial" w:cs="Arial"/>
          <w:b/>
          <w:sz w:val="24"/>
          <w:szCs w:val="24"/>
        </w:rPr>
        <w:t>. (4 points)</w:t>
      </w:r>
    </w:p>
    <w:p w:rsidR="00397110" w:rsidRDefault="0039711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Pr="001D0945" w:rsidRDefault="0039711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Pr="001D0945" w:rsidRDefault="00397110" w:rsidP="00A113F2">
      <w:pPr>
        <w:tabs>
          <w:tab w:val="left" w:pos="720"/>
        </w:tabs>
        <w:wordWrap/>
        <w:adjustRightInd w:val="0"/>
        <w:spacing w:line="276" w:lineRule="auto"/>
        <w:ind w:right="18" w:firstLineChars="100" w:firstLine="236"/>
        <w:jc w:val="left"/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>(Questions 16-18)</w:t>
      </w:r>
    </w:p>
    <w:p w:rsidR="00397110" w:rsidRPr="001D0945" w:rsidRDefault="0039711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  <w:r>
        <w:rPr>
          <w:noProof/>
        </w:rPr>
        <w:pict>
          <v:roundrect id="_x0000_s1035" style="position:absolute;margin-left:17.15pt;margin-top:3.15pt;width:426pt;height:207.15pt;z-index:251656192" arcsize="5237f" filled="f" strokeweight="1pt">
            <v:shadow color="#868686"/>
            <v:textbox style="mso-next-textbox:#_x0000_s1035">
              <w:txbxContent>
                <w:p w:rsidR="00397110" w:rsidRPr="00422EE1" w:rsidRDefault="00397110" w:rsidP="00F328DE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22EE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Can you walk like an elephant? </w:t>
                  </w:r>
                </w:p>
                <w:p w:rsidR="00397110" w:rsidRPr="00422EE1" w:rsidRDefault="00397110" w:rsidP="00F328DE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22EE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Can you _______ like a kangaroo? </w:t>
                  </w:r>
                </w:p>
                <w:p w:rsidR="00397110" w:rsidRPr="00422EE1" w:rsidRDefault="00397110" w:rsidP="00F328DE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22EE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Can you fly like a bird? </w:t>
                  </w:r>
                </w:p>
                <w:p w:rsidR="00397110" w:rsidRPr="00422EE1" w:rsidRDefault="00397110" w:rsidP="00F328DE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397110" w:rsidRPr="00422EE1" w:rsidRDefault="00397110" w:rsidP="00F328DE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22EE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You don’t walk like an elephant. </w:t>
                  </w:r>
                </w:p>
                <w:p w:rsidR="00397110" w:rsidRPr="00422EE1" w:rsidRDefault="00397110" w:rsidP="00F328DE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22EE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You don’t _______ like a kangaroo. </w:t>
                  </w:r>
                </w:p>
                <w:p w:rsidR="00397110" w:rsidRPr="00422EE1" w:rsidRDefault="00397110" w:rsidP="00F328DE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22EE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You don’t fly like a bird. </w:t>
                  </w:r>
                </w:p>
                <w:p w:rsidR="00397110" w:rsidRPr="00422EE1" w:rsidRDefault="00397110" w:rsidP="00F328DE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397110" w:rsidRPr="00422EE1" w:rsidRDefault="00397110" w:rsidP="00F328DE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22EE1">
                    <w:rPr>
                      <w:rFonts w:cs="Arial"/>
                      <w:kern w:val="0"/>
                      <w:sz w:val="24"/>
                      <w:szCs w:val="24"/>
                    </w:rPr>
                    <w:t>But you smile like an angel.</w:t>
                  </w:r>
                </w:p>
              </w:txbxContent>
            </v:textbox>
          </v:roundrect>
        </w:pict>
      </w:r>
    </w:p>
    <w:p w:rsidR="00397110" w:rsidRPr="001D0945" w:rsidRDefault="0039711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Pr="001D0945" w:rsidRDefault="0039711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Pr="001D0945" w:rsidRDefault="0039711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Pr="001D0945" w:rsidRDefault="0039711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Pr="001D0945" w:rsidRDefault="0039711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Pr="001D0945" w:rsidRDefault="0039711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Pr="001D0945" w:rsidRDefault="0039711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Pr="001D0945" w:rsidRDefault="0039711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Pr="001D0945" w:rsidRDefault="0039711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Default="00397110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can the baby do?</w:t>
      </w:r>
    </w:p>
    <w:p w:rsidR="00397110" w:rsidRDefault="00397110" w:rsidP="00005EBF">
      <w:pPr>
        <w:pStyle w:val="ListParagraph"/>
        <w:numPr>
          <w:ilvl w:val="0"/>
          <w:numId w:val="1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can fly like a bird.</w:t>
      </w:r>
    </w:p>
    <w:p w:rsidR="00397110" w:rsidRDefault="00397110" w:rsidP="00005EBF">
      <w:pPr>
        <w:pStyle w:val="ListParagraph"/>
        <w:numPr>
          <w:ilvl w:val="0"/>
          <w:numId w:val="1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can walk like an elephant.</w:t>
      </w:r>
    </w:p>
    <w:p w:rsidR="00397110" w:rsidRDefault="00397110" w:rsidP="00005EBF">
      <w:pPr>
        <w:pStyle w:val="ListParagraph"/>
        <w:numPr>
          <w:ilvl w:val="0"/>
          <w:numId w:val="1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can smile like an angel.</w:t>
      </w:r>
    </w:p>
    <w:p w:rsidR="00397110" w:rsidRPr="001D0945" w:rsidRDefault="00397110" w:rsidP="00005EBF">
      <w:pPr>
        <w:pStyle w:val="ListParagraph"/>
        <w:numPr>
          <w:ilvl w:val="0"/>
          <w:numId w:val="1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can swim like a whale.</w:t>
      </w:r>
    </w:p>
    <w:p w:rsidR="00397110" w:rsidRPr="002E066E" w:rsidRDefault="00397110" w:rsidP="001D0945">
      <w:pPr>
        <w:pStyle w:val="ListParagraph"/>
        <w:tabs>
          <w:tab w:val="left" w:pos="720"/>
        </w:tabs>
        <w:wordWrap/>
        <w:adjustRightInd w:val="0"/>
        <w:spacing w:line="276" w:lineRule="auto"/>
        <w:ind w:left="1081"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is </w:t>
      </w:r>
      <w:r w:rsidRPr="00FD73E2">
        <w:rPr>
          <w:rFonts w:ascii="Arial" w:hAnsi="Arial" w:cs="Arial"/>
          <w:i/>
          <w:sz w:val="24"/>
          <w:szCs w:val="24"/>
          <w:u w:val="single"/>
        </w:rPr>
        <w:t>True</w:t>
      </w:r>
      <w:r>
        <w:rPr>
          <w:rFonts w:ascii="Arial" w:hAnsi="Arial" w:cs="Arial"/>
          <w:sz w:val="24"/>
          <w:szCs w:val="24"/>
        </w:rPr>
        <w:t xml:space="preserve"> about the reading?</w:t>
      </w:r>
    </w:p>
    <w:p w:rsidR="00397110" w:rsidRDefault="00397110" w:rsidP="006A6A54">
      <w:pPr>
        <w:pStyle w:val="ListParagraph"/>
        <w:numPr>
          <w:ilvl w:val="0"/>
          <w:numId w:val="1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baby doesn’t fly like a kangaroo.</w:t>
      </w:r>
    </w:p>
    <w:p w:rsidR="00397110" w:rsidRDefault="00397110" w:rsidP="006A6A54">
      <w:pPr>
        <w:pStyle w:val="ListParagraph"/>
        <w:numPr>
          <w:ilvl w:val="0"/>
          <w:numId w:val="1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baby can smile like an elephant.</w:t>
      </w:r>
    </w:p>
    <w:p w:rsidR="00397110" w:rsidRDefault="00397110" w:rsidP="006A6A54">
      <w:pPr>
        <w:pStyle w:val="ListParagraph"/>
        <w:numPr>
          <w:ilvl w:val="0"/>
          <w:numId w:val="1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baby can swim like a whale.</w:t>
      </w:r>
    </w:p>
    <w:p w:rsidR="00397110" w:rsidRDefault="00397110" w:rsidP="006A6A54">
      <w:pPr>
        <w:pStyle w:val="ListParagraph"/>
        <w:numPr>
          <w:ilvl w:val="0"/>
          <w:numId w:val="1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baby doesn’t walk like an elephant. </w:t>
      </w:r>
    </w:p>
    <w:p w:rsidR="00397110" w:rsidRDefault="0039711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6A6A54" w:rsidRDefault="00397110" w:rsidP="00F328DE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the word in the blank?</w:t>
      </w:r>
    </w:p>
    <w:p w:rsidR="00397110" w:rsidRDefault="00397110" w:rsidP="00F34944">
      <w:pPr>
        <w:pStyle w:val="ListParagraph"/>
        <w:numPr>
          <w:ilvl w:val="0"/>
          <w:numId w:val="15"/>
        </w:numPr>
        <w:tabs>
          <w:tab w:val="left" w:pos="720"/>
        </w:tabs>
        <w:wordWrap/>
        <w:adjustRightInd w:val="0"/>
        <w:spacing w:line="276" w:lineRule="auto"/>
        <w:ind w:left="1064" w:right="18" w:hanging="355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run</w:t>
      </w:r>
    </w:p>
    <w:p w:rsidR="00397110" w:rsidRDefault="00397110" w:rsidP="00F34944">
      <w:pPr>
        <w:pStyle w:val="ListParagraph"/>
        <w:numPr>
          <w:ilvl w:val="0"/>
          <w:numId w:val="15"/>
        </w:numPr>
        <w:tabs>
          <w:tab w:val="left" w:pos="720"/>
        </w:tabs>
        <w:wordWrap/>
        <w:adjustRightInd w:val="0"/>
        <w:spacing w:line="276" w:lineRule="auto"/>
        <w:ind w:left="1064" w:right="18" w:hanging="355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fight</w:t>
      </w:r>
    </w:p>
    <w:p w:rsidR="00397110" w:rsidRDefault="00397110" w:rsidP="00F34944">
      <w:pPr>
        <w:pStyle w:val="ListParagraph"/>
        <w:numPr>
          <w:ilvl w:val="0"/>
          <w:numId w:val="15"/>
        </w:numPr>
        <w:tabs>
          <w:tab w:val="left" w:pos="720"/>
        </w:tabs>
        <w:wordWrap/>
        <w:adjustRightInd w:val="0"/>
        <w:spacing w:line="276" w:lineRule="auto"/>
        <w:ind w:left="1064" w:right="18" w:hanging="355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jump</w:t>
      </w:r>
    </w:p>
    <w:p w:rsidR="00397110" w:rsidRPr="006A6A54" w:rsidRDefault="00397110" w:rsidP="00F34944">
      <w:pPr>
        <w:pStyle w:val="ListParagraph"/>
        <w:numPr>
          <w:ilvl w:val="0"/>
          <w:numId w:val="15"/>
        </w:numPr>
        <w:tabs>
          <w:tab w:val="left" w:pos="720"/>
        </w:tabs>
        <w:wordWrap/>
        <w:adjustRightInd w:val="0"/>
        <w:spacing w:line="276" w:lineRule="auto"/>
        <w:ind w:left="1064" w:right="18" w:hanging="355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catch</w:t>
      </w:r>
    </w:p>
    <w:p w:rsidR="00397110" w:rsidRDefault="00397110" w:rsidP="001D0945">
      <w:pPr>
        <w:pStyle w:val="ListParagraph"/>
        <w:rPr>
          <w:rFonts w:ascii="Arial" w:hAnsi="Arial" w:cs="Arial"/>
          <w:sz w:val="24"/>
          <w:szCs w:val="24"/>
        </w:rPr>
        <w:sectPr w:rsidR="00397110" w:rsidSect="003D4BDE">
          <w:pgSz w:w="11906" w:h="16838"/>
          <w:pgMar w:top="1049" w:right="720" w:bottom="720" w:left="720" w:header="851" w:footer="0" w:gutter="0"/>
          <w:cols w:space="425"/>
          <w:docGrid w:linePitch="360"/>
        </w:sectPr>
      </w:pPr>
    </w:p>
    <w:p w:rsidR="00397110" w:rsidRPr="006A6A54" w:rsidRDefault="00397110" w:rsidP="006A6A54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A113F2">
      <w:pPr>
        <w:tabs>
          <w:tab w:val="left" w:pos="720"/>
        </w:tabs>
        <w:wordWrap/>
        <w:adjustRightInd w:val="0"/>
        <w:spacing w:line="276" w:lineRule="auto"/>
        <w:ind w:right="18" w:firstLineChars="150" w:firstLine="353"/>
        <w:jc w:val="left"/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>(Questions 19-21)</w:t>
      </w: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  <w:r>
        <w:rPr>
          <w:noProof/>
        </w:rPr>
        <w:pict>
          <v:roundrect id="_x0000_s1036" style="position:absolute;margin-left:19.4pt;margin-top:4.4pt;width:396.45pt;height:224.85pt;z-index:251652096" arcsize="4245f" filled="f" strokeweight="1pt">
            <v:shadow color="#868686"/>
            <v:textbox style="mso-next-textbox:#_x0000_s1036">
              <w:txbxContent>
                <w:p w:rsidR="00397110" w:rsidRPr="00422EE1" w:rsidRDefault="00397110" w:rsidP="001D0945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22EE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The king is very rich. </w:t>
                  </w:r>
                </w:p>
                <w:p w:rsidR="00397110" w:rsidRPr="00422EE1" w:rsidRDefault="00397110" w:rsidP="001D0945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22EE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He has a gold bath. </w:t>
                  </w:r>
                </w:p>
                <w:p w:rsidR="00397110" w:rsidRPr="00422EE1" w:rsidRDefault="00397110" w:rsidP="001D0945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22EE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He has a gold bed. </w:t>
                  </w:r>
                </w:p>
                <w:p w:rsidR="00397110" w:rsidRPr="00422EE1" w:rsidRDefault="00397110" w:rsidP="001D0945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22EE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He has a gold house! </w:t>
                  </w:r>
                </w:p>
                <w:p w:rsidR="00397110" w:rsidRPr="00422EE1" w:rsidRDefault="00397110" w:rsidP="001D0945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397110" w:rsidRPr="00422EE1" w:rsidRDefault="00397110" w:rsidP="001D0945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22EE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Is the king happy? </w:t>
                  </w:r>
                </w:p>
                <w:p w:rsidR="00397110" w:rsidRPr="00422EE1" w:rsidRDefault="00397110" w:rsidP="001D0945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22EE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No, he is not. </w:t>
                  </w:r>
                </w:p>
                <w:p w:rsidR="00397110" w:rsidRPr="00422EE1" w:rsidRDefault="00397110" w:rsidP="001D0945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22EE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He is missing a tooth. </w:t>
                  </w:r>
                </w:p>
                <w:p w:rsidR="00397110" w:rsidRPr="00422EE1" w:rsidRDefault="00397110" w:rsidP="001D0945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22EE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Is it a gold tooth? </w:t>
                  </w:r>
                </w:p>
                <w:p w:rsidR="00397110" w:rsidRPr="00422EE1" w:rsidRDefault="00397110" w:rsidP="001D0945">
                  <w:pPr>
                    <w:rPr>
                      <w:sz w:val="24"/>
                      <w:szCs w:val="24"/>
                    </w:rPr>
                  </w:pPr>
                  <w:r w:rsidRPr="00422EE1">
                    <w:rPr>
                      <w:rFonts w:cs="Arial"/>
                      <w:kern w:val="0"/>
                      <w:sz w:val="24"/>
                      <w:szCs w:val="24"/>
                    </w:rPr>
                    <w:t>Of course, it is!</w:t>
                  </w:r>
                </w:p>
              </w:txbxContent>
            </v:textbox>
          </v:roundrect>
        </w:pict>
      </w: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Default="00397110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does the king have?</w:t>
      </w:r>
    </w:p>
    <w:p w:rsidR="00397110" w:rsidRDefault="00397110" w:rsidP="00F91573">
      <w:pPr>
        <w:pStyle w:val="ListParagraph"/>
        <w:numPr>
          <w:ilvl w:val="0"/>
          <w:numId w:val="1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 has a gold crown.</w:t>
      </w:r>
    </w:p>
    <w:p w:rsidR="00397110" w:rsidRDefault="00397110" w:rsidP="00F91573">
      <w:pPr>
        <w:pStyle w:val="ListParagraph"/>
        <w:numPr>
          <w:ilvl w:val="0"/>
          <w:numId w:val="1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 has a cozy bed.</w:t>
      </w:r>
    </w:p>
    <w:p w:rsidR="00397110" w:rsidRDefault="00397110" w:rsidP="00F91573">
      <w:pPr>
        <w:pStyle w:val="ListParagraph"/>
        <w:numPr>
          <w:ilvl w:val="0"/>
          <w:numId w:val="1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 has a good house.</w:t>
      </w:r>
    </w:p>
    <w:p w:rsidR="00397110" w:rsidRPr="001D0945" w:rsidRDefault="00397110" w:rsidP="00F91573">
      <w:pPr>
        <w:pStyle w:val="ListParagraph"/>
        <w:numPr>
          <w:ilvl w:val="0"/>
          <w:numId w:val="1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 has a gold bath.</w:t>
      </w:r>
    </w:p>
    <w:p w:rsidR="00397110" w:rsidRPr="00FA778D" w:rsidRDefault="00397110" w:rsidP="001D0945">
      <w:pPr>
        <w:pStyle w:val="ListParagraph"/>
        <w:tabs>
          <w:tab w:val="left" w:pos="720"/>
        </w:tabs>
        <w:wordWrap/>
        <w:adjustRightInd w:val="0"/>
        <w:spacing w:line="276" w:lineRule="auto"/>
        <w:ind w:left="721"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is </w:t>
      </w:r>
      <w:r>
        <w:rPr>
          <w:rFonts w:ascii="Arial" w:hAnsi="Arial" w:cs="Arial"/>
          <w:i/>
          <w:sz w:val="24"/>
          <w:szCs w:val="24"/>
          <w:u w:val="single"/>
        </w:rPr>
        <w:t>N</w:t>
      </w:r>
      <w:r w:rsidRPr="00F91573">
        <w:rPr>
          <w:rFonts w:ascii="Arial" w:hAnsi="Arial" w:cs="Arial"/>
          <w:i/>
          <w:sz w:val="24"/>
          <w:szCs w:val="24"/>
          <w:u w:val="single"/>
        </w:rPr>
        <w:t>ot true</w:t>
      </w:r>
      <w:r>
        <w:rPr>
          <w:rFonts w:ascii="Arial" w:hAnsi="Arial" w:cs="Arial"/>
          <w:sz w:val="24"/>
          <w:szCs w:val="24"/>
        </w:rPr>
        <w:t xml:space="preserve"> about the reading?</w:t>
      </w:r>
    </w:p>
    <w:p w:rsidR="00397110" w:rsidRDefault="00397110" w:rsidP="00F91573">
      <w:pPr>
        <w:pStyle w:val="ListParagraph"/>
        <w:numPr>
          <w:ilvl w:val="0"/>
          <w:numId w:val="17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 is very happy.</w:t>
      </w:r>
    </w:p>
    <w:p w:rsidR="00397110" w:rsidRDefault="00397110" w:rsidP="00F91573">
      <w:pPr>
        <w:pStyle w:val="ListParagraph"/>
        <w:numPr>
          <w:ilvl w:val="0"/>
          <w:numId w:val="17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 has a gold tooth.</w:t>
      </w:r>
    </w:p>
    <w:p w:rsidR="00397110" w:rsidRDefault="00397110" w:rsidP="00F91573">
      <w:pPr>
        <w:pStyle w:val="ListParagraph"/>
        <w:numPr>
          <w:ilvl w:val="0"/>
          <w:numId w:val="17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 is very rich.</w:t>
      </w:r>
    </w:p>
    <w:p w:rsidR="00397110" w:rsidRDefault="00397110" w:rsidP="00F91573">
      <w:pPr>
        <w:pStyle w:val="ListParagraph"/>
        <w:numPr>
          <w:ilvl w:val="0"/>
          <w:numId w:val="17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 has a gold house.</w:t>
      </w:r>
    </w:p>
    <w:p w:rsidR="00397110" w:rsidRPr="00E04E35" w:rsidRDefault="00397110" w:rsidP="00F91573">
      <w:pPr>
        <w:pStyle w:val="ListParagraph"/>
        <w:tabs>
          <w:tab w:val="left" w:pos="720"/>
        </w:tabs>
        <w:wordWrap/>
        <w:adjustRightInd w:val="0"/>
        <w:spacing w:line="276" w:lineRule="auto"/>
        <w:ind w:left="1081"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Why is he unhappy?</w:t>
      </w:r>
    </w:p>
    <w:p w:rsidR="00397110" w:rsidRDefault="00397110" w:rsidP="00403DF0">
      <w:pPr>
        <w:pStyle w:val="ListParagraph"/>
        <w:numPr>
          <w:ilvl w:val="0"/>
          <w:numId w:val="18"/>
        </w:numPr>
        <w:spacing w:line="276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 is very sad.</w:t>
      </w:r>
    </w:p>
    <w:p w:rsidR="00397110" w:rsidRDefault="00397110" w:rsidP="00403DF0">
      <w:pPr>
        <w:pStyle w:val="ListParagraph"/>
        <w:numPr>
          <w:ilvl w:val="0"/>
          <w:numId w:val="18"/>
        </w:numPr>
        <w:spacing w:line="276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 has much gold.</w:t>
      </w:r>
    </w:p>
    <w:p w:rsidR="00397110" w:rsidRDefault="00397110" w:rsidP="00403DF0">
      <w:pPr>
        <w:pStyle w:val="ListParagraph"/>
        <w:numPr>
          <w:ilvl w:val="0"/>
          <w:numId w:val="18"/>
        </w:numPr>
        <w:spacing w:line="276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 has a gold tooth.</w:t>
      </w:r>
    </w:p>
    <w:p w:rsidR="00397110" w:rsidRDefault="00397110" w:rsidP="00403DF0">
      <w:pPr>
        <w:pStyle w:val="ListParagraph"/>
        <w:numPr>
          <w:ilvl w:val="0"/>
          <w:numId w:val="18"/>
        </w:numPr>
        <w:spacing w:line="276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 is missing a tooth.</w:t>
      </w:r>
    </w:p>
    <w:p w:rsidR="00397110" w:rsidRPr="001D0945" w:rsidRDefault="00397110" w:rsidP="003D3B39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97110" w:rsidRPr="001D0945" w:rsidRDefault="00397110" w:rsidP="00A113F2">
      <w:pPr>
        <w:tabs>
          <w:tab w:val="left" w:pos="720"/>
        </w:tabs>
        <w:wordWrap/>
        <w:adjustRightInd w:val="0"/>
        <w:spacing w:line="276" w:lineRule="auto"/>
        <w:ind w:right="18" w:firstLineChars="150" w:firstLine="353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 xml:space="preserve"> </w:t>
      </w: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A113F2">
      <w:pPr>
        <w:tabs>
          <w:tab w:val="left" w:pos="720"/>
        </w:tabs>
        <w:wordWrap/>
        <w:adjustRightInd w:val="0"/>
        <w:spacing w:line="276" w:lineRule="auto"/>
        <w:ind w:right="18" w:firstLineChars="150" w:firstLine="353"/>
        <w:jc w:val="left"/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>(Questions 22-24)</w:t>
      </w:r>
    </w:p>
    <w:p w:rsidR="00397110" w:rsidRPr="001D0945" w:rsidRDefault="0039711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noProof/>
        </w:rPr>
        <w:pict>
          <v:roundrect id="_x0000_s1037" style="position:absolute;margin-left:19.4pt;margin-top:5.15pt;width:403.9pt;height:374.35pt;z-index:251657216" arcsize="2315f" filled="f" strokeweight="1pt">
            <v:shadow color="#868686"/>
            <v:textbox style="mso-next-textbox:#_x0000_s1037">
              <w:txbxContent>
                <w:p w:rsidR="00397110" w:rsidRPr="00422EE1" w:rsidRDefault="00397110" w:rsidP="000F7110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22EE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They crawl. </w:t>
                  </w:r>
                </w:p>
                <w:p w:rsidR="00397110" w:rsidRPr="00422EE1" w:rsidRDefault="00397110" w:rsidP="000F7110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22EE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They jump. </w:t>
                  </w:r>
                </w:p>
                <w:p w:rsidR="00397110" w:rsidRPr="00422EE1" w:rsidRDefault="00397110" w:rsidP="000F7110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22EE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They fly. </w:t>
                  </w:r>
                </w:p>
                <w:p w:rsidR="00397110" w:rsidRPr="00422EE1" w:rsidRDefault="00397110" w:rsidP="000F7110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397110" w:rsidRPr="00422EE1" w:rsidRDefault="00397110" w:rsidP="000F7110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22EE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They are tiny. </w:t>
                  </w:r>
                </w:p>
                <w:p w:rsidR="00397110" w:rsidRPr="00422EE1" w:rsidRDefault="00397110" w:rsidP="000F7110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22EE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They are scary. </w:t>
                  </w:r>
                </w:p>
                <w:p w:rsidR="00397110" w:rsidRPr="00422EE1" w:rsidRDefault="00397110" w:rsidP="000F7110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22EE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They are pretty. </w:t>
                  </w:r>
                </w:p>
                <w:p w:rsidR="00397110" w:rsidRPr="00422EE1" w:rsidRDefault="00397110" w:rsidP="000F7110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22EE1">
                    <w:rPr>
                      <w:rFonts w:cs="Arial"/>
                      <w:kern w:val="0"/>
                      <w:sz w:val="24"/>
                      <w:szCs w:val="24"/>
                    </w:rPr>
                    <w:t>They are inside.</w:t>
                  </w:r>
                </w:p>
                <w:p w:rsidR="00397110" w:rsidRPr="00422EE1" w:rsidRDefault="00397110" w:rsidP="000F7110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397110" w:rsidRPr="00422EE1" w:rsidRDefault="00397110" w:rsidP="000F7110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22EE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They are outside. </w:t>
                  </w:r>
                </w:p>
                <w:p w:rsidR="00397110" w:rsidRPr="00422EE1" w:rsidRDefault="00397110" w:rsidP="000F7110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22EE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They are everywhere. </w:t>
                  </w:r>
                </w:p>
                <w:p w:rsidR="00397110" w:rsidRPr="00422EE1" w:rsidRDefault="00397110" w:rsidP="000F7110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397110" w:rsidRPr="00422EE1" w:rsidRDefault="00397110" w:rsidP="000F7110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22EE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Look closely. </w:t>
                  </w:r>
                </w:p>
                <w:p w:rsidR="00397110" w:rsidRPr="00422EE1" w:rsidRDefault="00397110" w:rsidP="000F7110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22EE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Look quietly. </w:t>
                  </w:r>
                </w:p>
                <w:p w:rsidR="00397110" w:rsidRPr="00422EE1" w:rsidRDefault="00397110" w:rsidP="000F7110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22EE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Look carefully. </w:t>
                  </w:r>
                </w:p>
                <w:p w:rsidR="00397110" w:rsidRPr="00422EE1" w:rsidRDefault="00397110" w:rsidP="000F7110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397110" w:rsidRPr="00422EE1" w:rsidRDefault="00397110" w:rsidP="000F711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22EE1">
                    <w:rPr>
                      <w:rFonts w:cs="Arial"/>
                      <w:kern w:val="0"/>
                      <w:sz w:val="24"/>
                      <w:szCs w:val="24"/>
                    </w:rPr>
                    <w:t>Can you see them?</w:t>
                  </w:r>
                </w:p>
              </w:txbxContent>
            </v:textbox>
          </v:roundrect>
        </w:pict>
      </w:r>
    </w:p>
    <w:p w:rsidR="00397110" w:rsidRPr="001D0945" w:rsidRDefault="0039711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the best title</w:t>
      </w:r>
      <w:r w:rsidRPr="001D0945">
        <w:rPr>
          <w:rFonts w:ascii="Arial" w:hAnsi="Arial" w:cs="Arial"/>
          <w:sz w:val="24"/>
          <w:szCs w:val="24"/>
        </w:rPr>
        <w:t xml:space="preserve">? </w:t>
      </w:r>
    </w:p>
    <w:p w:rsidR="00397110" w:rsidRPr="001D0945" w:rsidRDefault="00397110" w:rsidP="0038154F">
      <w:pPr>
        <w:pStyle w:val="ListParagraph"/>
        <w:numPr>
          <w:ilvl w:val="0"/>
          <w:numId w:val="3"/>
        </w:numPr>
        <w:tabs>
          <w:tab w:val="left" w:pos="798"/>
        </w:tabs>
        <w:wordWrap/>
        <w:adjustRightInd w:val="0"/>
        <w:spacing w:line="276" w:lineRule="auto"/>
        <w:ind w:left="1134" w:right="18" w:hanging="33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size of insects</w:t>
      </w:r>
    </w:p>
    <w:p w:rsidR="00397110" w:rsidRPr="001D0945" w:rsidRDefault="00397110" w:rsidP="0038154F">
      <w:pPr>
        <w:pStyle w:val="ListParagraph"/>
        <w:numPr>
          <w:ilvl w:val="0"/>
          <w:numId w:val="3"/>
        </w:numPr>
        <w:tabs>
          <w:tab w:val="left" w:pos="798"/>
        </w:tabs>
        <w:wordWrap/>
        <w:adjustRightInd w:val="0"/>
        <w:spacing w:line="276" w:lineRule="auto"/>
        <w:ind w:left="1134" w:right="18" w:hanging="33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world of insects</w:t>
      </w:r>
    </w:p>
    <w:p w:rsidR="00397110" w:rsidRPr="001D0945" w:rsidRDefault="00397110" w:rsidP="0038154F">
      <w:pPr>
        <w:pStyle w:val="ListParagraph"/>
        <w:numPr>
          <w:ilvl w:val="0"/>
          <w:numId w:val="3"/>
        </w:numPr>
        <w:tabs>
          <w:tab w:val="left" w:pos="798"/>
        </w:tabs>
        <w:wordWrap/>
        <w:adjustRightInd w:val="0"/>
        <w:spacing w:line="276" w:lineRule="auto"/>
        <w:ind w:left="1134" w:right="18" w:hanging="33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place of insects</w:t>
      </w:r>
    </w:p>
    <w:p w:rsidR="00397110" w:rsidRPr="001D0945" w:rsidRDefault="00397110" w:rsidP="0038154F">
      <w:pPr>
        <w:pStyle w:val="ListParagraph"/>
        <w:numPr>
          <w:ilvl w:val="0"/>
          <w:numId w:val="3"/>
        </w:numPr>
        <w:tabs>
          <w:tab w:val="left" w:pos="798"/>
        </w:tabs>
        <w:wordWrap/>
        <w:adjustRightInd w:val="0"/>
        <w:spacing w:line="276" w:lineRule="auto"/>
        <w:ind w:left="1134" w:right="18" w:hanging="33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eggs of insects</w:t>
      </w: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438" w:right="18" w:firstLine="0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What </w:t>
      </w:r>
      <w:r>
        <w:rPr>
          <w:rFonts w:ascii="Arial" w:hAnsi="Arial" w:cs="Arial"/>
          <w:sz w:val="24"/>
          <w:szCs w:val="24"/>
        </w:rPr>
        <w:t>do insects do</w:t>
      </w:r>
      <w:r w:rsidRPr="001D0945">
        <w:rPr>
          <w:rFonts w:ascii="Arial" w:hAnsi="Arial" w:cs="Arial"/>
          <w:sz w:val="24"/>
          <w:szCs w:val="24"/>
        </w:rPr>
        <w:t>?</w:t>
      </w:r>
    </w:p>
    <w:p w:rsidR="00397110" w:rsidRPr="001D0945" w:rsidRDefault="00397110" w:rsidP="003D3B39">
      <w:pPr>
        <w:pStyle w:val="ListParagraph"/>
        <w:numPr>
          <w:ilvl w:val="0"/>
          <w:numId w:val="4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They walk quietly.</w:t>
      </w:r>
    </w:p>
    <w:p w:rsidR="00397110" w:rsidRPr="001D0945" w:rsidRDefault="00397110" w:rsidP="003D3B39">
      <w:pPr>
        <w:pStyle w:val="ListParagraph"/>
        <w:numPr>
          <w:ilvl w:val="0"/>
          <w:numId w:val="4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They run fast.</w:t>
      </w:r>
    </w:p>
    <w:p w:rsidR="00397110" w:rsidRPr="001D0945" w:rsidRDefault="00397110" w:rsidP="003D3B39">
      <w:pPr>
        <w:pStyle w:val="ListParagraph"/>
        <w:numPr>
          <w:ilvl w:val="0"/>
          <w:numId w:val="4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They look carefully.</w:t>
      </w:r>
    </w:p>
    <w:p w:rsidR="00397110" w:rsidRPr="001D0945" w:rsidRDefault="00397110" w:rsidP="003D3B39">
      <w:pPr>
        <w:pStyle w:val="ListParagraph"/>
        <w:numPr>
          <w:ilvl w:val="0"/>
          <w:numId w:val="4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They crawl slowly.</w:t>
      </w:r>
    </w:p>
    <w:p w:rsidR="00397110" w:rsidRDefault="00397110" w:rsidP="003D3B39">
      <w:pPr>
        <w:pStyle w:val="ListParagraph"/>
        <w:tabs>
          <w:tab w:val="left" w:pos="720"/>
        </w:tabs>
        <w:wordWrap/>
        <w:adjustRightInd w:val="0"/>
        <w:spacing w:line="276" w:lineRule="auto"/>
        <w:ind w:left="438"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438" w:right="18"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is </w:t>
      </w:r>
      <w:r w:rsidRPr="00F91573">
        <w:rPr>
          <w:rFonts w:ascii="Arial" w:hAnsi="Arial" w:cs="Arial"/>
          <w:i/>
          <w:sz w:val="24"/>
          <w:szCs w:val="24"/>
          <w:u w:val="single"/>
        </w:rPr>
        <w:t>Not true</w:t>
      </w:r>
      <w:r>
        <w:rPr>
          <w:rFonts w:ascii="Arial" w:hAnsi="Arial" w:cs="Arial"/>
          <w:sz w:val="24"/>
          <w:szCs w:val="24"/>
        </w:rPr>
        <w:t xml:space="preserve"> about the reading?</w:t>
      </w:r>
    </w:p>
    <w:p w:rsidR="00397110" w:rsidRDefault="00397110" w:rsidP="003D3B39">
      <w:pPr>
        <w:pStyle w:val="ListParagraph"/>
        <w:numPr>
          <w:ilvl w:val="0"/>
          <w:numId w:val="1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Insects can fly.</w:t>
      </w:r>
    </w:p>
    <w:p w:rsidR="00397110" w:rsidRDefault="00397110" w:rsidP="003D3B39">
      <w:pPr>
        <w:pStyle w:val="ListParagraph"/>
        <w:numPr>
          <w:ilvl w:val="0"/>
          <w:numId w:val="1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Insects are big.</w:t>
      </w:r>
    </w:p>
    <w:p w:rsidR="00397110" w:rsidRDefault="00397110" w:rsidP="003D3B39">
      <w:pPr>
        <w:pStyle w:val="ListParagraph"/>
        <w:numPr>
          <w:ilvl w:val="0"/>
          <w:numId w:val="1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Insects are inside.</w:t>
      </w:r>
    </w:p>
    <w:p w:rsidR="00397110" w:rsidRPr="001D0945" w:rsidRDefault="00397110" w:rsidP="003D3B39">
      <w:pPr>
        <w:pStyle w:val="ListParagraph"/>
        <w:numPr>
          <w:ilvl w:val="0"/>
          <w:numId w:val="1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Insects are scary.</w:t>
      </w: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A113F2">
      <w:pPr>
        <w:tabs>
          <w:tab w:val="left" w:pos="720"/>
        </w:tabs>
        <w:wordWrap/>
        <w:adjustRightInd w:val="0"/>
        <w:spacing w:line="276" w:lineRule="auto"/>
        <w:ind w:right="18" w:firstLineChars="200" w:firstLine="471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>(Questions 25-27)</w:t>
      </w:r>
    </w:p>
    <w:p w:rsidR="00397110" w:rsidRPr="001D0945" w:rsidRDefault="00397110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noProof/>
        </w:rPr>
        <w:pict>
          <v:roundrect id="_x0000_s1038" style="position:absolute;margin-left:24.9pt;margin-top:4.85pt;width:390.95pt;height:246.45pt;z-index:251654144" arcsize="4278f" filled="f" strokeweight="1pt">
            <v:shadow color="#868686"/>
            <v:textbox style="mso-next-textbox:#_x0000_s1038">
              <w:txbxContent>
                <w:p w:rsidR="00397110" w:rsidRPr="00422EE1" w:rsidRDefault="00397110" w:rsidP="003D3B39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22EE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Today is Valentine’s Day. </w:t>
                  </w:r>
                </w:p>
                <w:p w:rsidR="00397110" w:rsidRPr="00422EE1" w:rsidRDefault="00397110" w:rsidP="003D3B39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22EE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Dad is buying a present for Mom. </w:t>
                  </w:r>
                </w:p>
                <w:p w:rsidR="00397110" w:rsidRPr="00422EE1" w:rsidRDefault="00397110" w:rsidP="003D3B39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22EE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What can he buy? </w:t>
                  </w:r>
                </w:p>
                <w:p w:rsidR="00397110" w:rsidRPr="00422EE1" w:rsidRDefault="00397110" w:rsidP="003D3B39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397110" w:rsidRPr="00422EE1" w:rsidRDefault="00397110" w:rsidP="003D3B39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22EE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Chocolates are good. </w:t>
                  </w:r>
                </w:p>
                <w:p w:rsidR="00397110" w:rsidRPr="00422EE1" w:rsidRDefault="00397110" w:rsidP="003D3B39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22EE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Candy is good. </w:t>
                  </w:r>
                </w:p>
                <w:p w:rsidR="00397110" w:rsidRPr="00422EE1" w:rsidRDefault="00397110" w:rsidP="003D3B39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22EE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A card is good. </w:t>
                  </w:r>
                </w:p>
                <w:p w:rsidR="00397110" w:rsidRPr="00422EE1" w:rsidRDefault="00397110" w:rsidP="003D3B39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22EE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A cake is good. </w:t>
                  </w:r>
                </w:p>
                <w:p w:rsidR="00397110" w:rsidRPr="00422EE1" w:rsidRDefault="00397110" w:rsidP="003D3B39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397110" w:rsidRPr="00422EE1" w:rsidRDefault="00397110" w:rsidP="003D3B39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22EE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Are socks OK? </w:t>
                  </w:r>
                </w:p>
                <w:p w:rsidR="00397110" w:rsidRPr="00422EE1" w:rsidRDefault="00397110" w:rsidP="003D3B39">
                  <w:pPr>
                    <w:rPr>
                      <w:sz w:val="24"/>
                      <w:szCs w:val="24"/>
                    </w:rPr>
                  </w:pPr>
                  <w:r w:rsidRPr="00422EE1">
                    <w:rPr>
                      <w:rFonts w:cs="Arial"/>
                      <w:kern w:val="0"/>
                      <w:sz w:val="24"/>
                      <w:szCs w:val="24"/>
                    </w:rPr>
                    <w:t>Maybe not!</w:t>
                  </w:r>
                </w:p>
              </w:txbxContent>
            </v:textbox>
          </v:roundrect>
        </w:pict>
      </w:r>
    </w:p>
    <w:p w:rsidR="00397110" w:rsidRPr="001D0945" w:rsidRDefault="00397110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What is </w:t>
      </w:r>
      <w:r>
        <w:rPr>
          <w:rFonts w:ascii="Arial" w:hAnsi="Arial" w:cs="Arial"/>
          <w:sz w:val="24"/>
          <w:szCs w:val="24"/>
        </w:rPr>
        <w:t>it today</w:t>
      </w:r>
      <w:r w:rsidRPr="001D0945">
        <w:rPr>
          <w:rFonts w:ascii="Arial" w:hAnsi="Arial" w:cs="Arial"/>
          <w:sz w:val="24"/>
          <w:szCs w:val="24"/>
        </w:rPr>
        <w:t>?</w:t>
      </w:r>
    </w:p>
    <w:p w:rsidR="00397110" w:rsidRPr="001D0945" w:rsidRDefault="00397110" w:rsidP="001D0945">
      <w:pPr>
        <w:pStyle w:val="ListParagraph"/>
        <w:numPr>
          <w:ilvl w:val="0"/>
          <w:numId w:val="5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 mother’s birthday.</w:t>
      </w:r>
    </w:p>
    <w:p w:rsidR="00397110" w:rsidRPr="001D0945" w:rsidRDefault="00397110" w:rsidP="001D0945">
      <w:pPr>
        <w:pStyle w:val="ListParagraph"/>
        <w:numPr>
          <w:ilvl w:val="0"/>
          <w:numId w:val="5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 father’s birthday.</w:t>
      </w:r>
    </w:p>
    <w:p w:rsidR="00397110" w:rsidRPr="001D0945" w:rsidRDefault="00397110" w:rsidP="001D0945">
      <w:pPr>
        <w:pStyle w:val="ListParagraph"/>
        <w:numPr>
          <w:ilvl w:val="0"/>
          <w:numId w:val="5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 Christmas.</w:t>
      </w:r>
      <w:r w:rsidRPr="001D0945">
        <w:rPr>
          <w:rFonts w:ascii="Arial" w:hAnsi="Arial" w:cs="Arial"/>
          <w:sz w:val="24"/>
          <w:szCs w:val="24"/>
        </w:rPr>
        <w:t xml:space="preserve"> </w:t>
      </w:r>
    </w:p>
    <w:p w:rsidR="00397110" w:rsidRPr="001D0945" w:rsidRDefault="00397110" w:rsidP="001D0945">
      <w:pPr>
        <w:pStyle w:val="ListParagraph"/>
        <w:numPr>
          <w:ilvl w:val="0"/>
          <w:numId w:val="5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 Valentine’s day.</w:t>
      </w: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Who is the present for</w:t>
      </w:r>
      <w:r w:rsidRPr="001D0945">
        <w:rPr>
          <w:rFonts w:ascii="Arial" w:hAnsi="Arial" w:cs="Arial"/>
          <w:sz w:val="24"/>
          <w:szCs w:val="24"/>
        </w:rPr>
        <w:t>?</w:t>
      </w:r>
    </w:p>
    <w:p w:rsidR="00397110" w:rsidRPr="001D0945" w:rsidRDefault="00397110" w:rsidP="003D3B39">
      <w:pPr>
        <w:pStyle w:val="ListParagraph"/>
        <w:numPr>
          <w:ilvl w:val="0"/>
          <w:numId w:val="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Father</w:t>
      </w:r>
    </w:p>
    <w:p w:rsidR="00397110" w:rsidRPr="001D0945" w:rsidRDefault="00397110" w:rsidP="003D3B39">
      <w:pPr>
        <w:pStyle w:val="ListParagraph"/>
        <w:numPr>
          <w:ilvl w:val="0"/>
          <w:numId w:val="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Mother</w:t>
      </w:r>
    </w:p>
    <w:p w:rsidR="00397110" w:rsidRPr="001D0945" w:rsidRDefault="00397110" w:rsidP="003D3B39">
      <w:pPr>
        <w:pStyle w:val="ListParagraph"/>
        <w:numPr>
          <w:ilvl w:val="0"/>
          <w:numId w:val="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Cindy</w:t>
      </w:r>
    </w:p>
    <w:p w:rsidR="00397110" w:rsidRPr="001D0945" w:rsidRDefault="00397110" w:rsidP="003D3B39">
      <w:pPr>
        <w:pStyle w:val="ListParagraph"/>
        <w:numPr>
          <w:ilvl w:val="0"/>
          <w:numId w:val="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Valentine</w:t>
      </w:r>
    </w:p>
    <w:p w:rsidR="00397110" w:rsidRPr="0069069D" w:rsidRDefault="00397110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are not good for Valentine’s Day?</w:t>
      </w:r>
    </w:p>
    <w:p w:rsidR="00397110" w:rsidRDefault="00397110" w:rsidP="0069069D">
      <w:pPr>
        <w:pStyle w:val="ListParagraph"/>
        <w:numPr>
          <w:ilvl w:val="0"/>
          <w:numId w:val="20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chocolates</w:t>
      </w:r>
    </w:p>
    <w:p w:rsidR="00397110" w:rsidRDefault="00397110" w:rsidP="0069069D">
      <w:pPr>
        <w:pStyle w:val="ListParagraph"/>
        <w:numPr>
          <w:ilvl w:val="0"/>
          <w:numId w:val="20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shoes</w:t>
      </w:r>
    </w:p>
    <w:p w:rsidR="00397110" w:rsidRDefault="00397110" w:rsidP="0069069D">
      <w:pPr>
        <w:pStyle w:val="ListParagraph"/>
        <w:numPr>
          <w:ilvl w:val="0"/>
          <w:numId w:val="20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socks </w:t>
      </w:r>
    </w:p>
    <w:p w:rsidR="00397110" w:rsidRPr="0069069D" w:rsidRDefault="00397110" w:rsidP="0069069D">
      <w:pPr>
        <w:pStyle w:val="ListParagraph"/>
        <w:numPr>
          <w:ilvl w:val="0"/>
          <w:numId w:val="20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flowers</w:t>
      </w: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A113F2">
      <w:pPr>
        <w:tabs>
          <w:tab w:val="left" w:pos="720"/>
        </w:tabs>
        <w:wordWrap/>
        <w:adjustRightInd w:val="0"/>
        <w:spacing w:line="276" w:lineRule="auto"/>
        <w:ind w:right="18" w:firstLineChars="200" w:firstLine="471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 xml:space="preserve">(Questions 28-30) </w:t>
      </w:r>
    </w:p>
    <w:p w:rsidR="00397110" w:rsidRPr="001D0945" w:rsidRDefault="00397110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noProof/>
        </w:rPr>
        <w:pict>
          <v:roundrect id="_x0000_s1039" style="position:absolute;margin-left:23.35pt;margin-top:4.3pt;width:397.5pt;height:244.75pt;z-index:251655168" arcsize="3425f" filled="f" strokeweight="1pt">
            <v:shadow color="#868686"/>
            <v:textbox style="mso-next-textbox:#_x0000_s1039">
              <w:txbxContent>
                <w:p w:rsidR="00397110" w:rsidRDefault="00397110" w:rsidP="004865AD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865AD">
                    <w:rPr>
                      <w:rFonts w:cs="Arial"/>
                      <w:kern w:val="0"/>
                      <w:sz w:val="24"/>
                      <w:szCs w:val="24"/>
                    </w:rPr>
                    <w:t xml:space="preserve">I want to play with toys. </w:t>
                  </w:r>
                </w:p>
                <w:p w:rsidR="00397110" w:rsidRDefault="00397110" w:rsidP="004865AD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865AD">
                    <w:rPr>
                      <w:rFonts w:cs="Arial"/>
                      <w:kern w:val="0"/>
                      <w:sz w:val="24"/>
                      <w:szCs w:val="24"/>
                    </w:rPr>
                    <w:t xml:space="preserve">I want to play board games. </w:t>
                  </w:r>
                </w:p>
                <w:p w:rsidR="00397110" w:rsidRDefault="00397110" w:rsidP="004865AD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865AD">
                    <w:rPr>
                      <w:rFonts w:cs="Arial"/>
                      <w:kern w:val="0"/>
                      <w:sz w:val="24"/>
                      <w:szCs w:val="24"/>
                    </w:rPr>
                    <w:t xml:space="preserve">I want to play outside. </w:t>
                  </w:r>
                </w:p>
                <w:p w:rsidR="00397110" w:rsidRDefault="00397110" w:rsidP="004865AD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397110" w:rsidRDefault="00397110" w:rsidP="004865AD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865AD">
                    <w:rPr>
                      <w:rFonts w:cs="Arial"/>
                      <w:kern w:val="0"/>
                      <w:sz w:val="24"/>
                      <w:szCs w:val="24"/>
                    </w:rPr>
                    <w:t xml:space="preserve">Let’s play rock-paper-scissors to decide. </w:t>
                  </w:r>
                </w:p>
                <w:p w:rsidR="00397110" w:rsidRDefault="00397110" w:rsidP="004865AD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865AD">
                    <w:rPr>
                      <w:rFonts w:cs="Arial"/>
                      <w:kern w:val="0"/>
                      <w:sz w:val="24"/>
                      <w:szCs w:val="24"/>
                    </w:rPr>
                    <w:t xml:space="preserve">Good idea! </w:t>
                  </w:r>
                </w:p>
                <w:p w:rsidR="00397110" w:rsidRDefault="00397110" w:rsidP="004865AD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865AD">
                    <w:rPr>
                      <w:rFonts w:cs="Arial"/>
                      <w:kern w:val="0"/>
                      <w:sz w:val="24"/>
                      <w:szCs w:val="24"/>
                    </w:rPr>
                    <w:t xml:space="preserve">Rock-Paper-Scissors! </w:t>
                  </w:r>
                </w:p>
                <w:p w:rsidR="00397110" w:rsidRDefault="00397110" w:rsidP="004865AD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865AD">
                    <w:rPr>
                      <w:rFonts w:cs="Arial"/>
                      <w:kern w:val="0"/>
                      <w:sz w:val="24"/>
                      <w:szCs w:val="24"/>
                    </w:rPr>
                    <w:t xml:space="preserve">Rock-Paper-Scissors! </w:t>
                  </w:r>
                </w:p>
                <w:p w:rsidR="00397110" w:rsidRDefault="00397110" w:rsidP="004865AD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397110" w:rsidRDefault="00397110" w:rsidP="004865AD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865AD">
                    <w:rPr>
                      <w:rFonts w:cs="Arial"/>
                      <w:kern w:val="0"/>
                      <w:sz w:val="24"/>
                      <w:szCs w:val="24"/>
                    </w:rPr>
                    <w:t xml:space="preserve">First, we play board games. </w:t>
                  </w:r>
                </w:p>
                <w:p w:rsidR="00397110" w:rsidRDefault="00397110" w:rsidP="004865AD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865AD">
                    <w:rPr>
                      <w:rFonts w:cs="Arial"/>
                      <w:kern w:val="0"/>
                      <w:sz w:val="24"/>
                      <w:szCs w:val="24"/>
                    </w:rPr>
                    <w:t xml:space="preserve">Second, we play outside. </w:t>
                  </w:r>
                </w:p>
                <w:p w:rsidR="00397110" w:rsidRDefault="00397110" w:rsidP="004865AD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4865AD">
                    <w:rPr>
                      <w:rFonts w:cs="Arial"/>
                      <w:kern w:val="0"/>
                      <w:sz w:val="24"/>
                      <w:szCs w:val="24"/>
                    </w:rPr>
                    <w:t xml:space="preserve">Then, we play with toys. </w:t>
                  </w:r>
                </w:p>
                <w:p w:rsidR="00397110" w:rsidRPr="004865AD" w:rsidRDefault="00397110" w:rsidP="004865AD">
                  <w:pPr>
                    <w:rPr>
                      <w:sz w:val="24"/>
                      <w:szCs w:val="24"/>
                    </w:rPr>
                  </w:pPr>
                  <w:r w:rsidRPr="004865AD">
                    <w:rPr>
                      <w:rFonts w:cs="Arial"/>
                      <w:kern w:val="0"/>
                      <w:sz w:val="24"/>
                      <w:szCs w:val="24"/>
                    </w:rPr>
                    <w:t>Great idea!</w:t>
                  </w:r>
                </w:p>
              </w:txbxContent>
            </v:textbox>
          </v:roundrect>
        </w:pict>
      </w:r>
    </w:p>
    <w:p w:rsidR="00397110" w:rsidRPr="001D0945" w:rsidRDefault="00397110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What </w:t>
      </w:r>
      <w:r>
        <w:rPr>
          <w:rFonts w:ascii="Arial" w:hAnsi="Arial" w:cs="Arial"/>
          <w:sz w:val="24"/>
          <w:szCs w:val="24"/>
        </w:rPr>
        <w:t xml:space="preserve">do </w:t>
      </w:r>
      <w:r w:rsidRPr="00FD73E2">
        <w:rPr>
          <w:rFonts w:ascii="Arial" w:hAnsi="Arial" w:cs="Arial"/>
          <w:i/>
          <w:sz w:val="24"/>
          <w:szCs w:val="24"/>
          <w:u w:val="single"/>
        </w:rPr>
        <w:t>NOT</w:t>
      </w:r>
      <w:r>
        <w:rPr>
          <w:rFonts w:ascii="Arial" w:hAnsi="Arial" w:cs="Arial"/>
          <w:sz w:val="24"/>
          <w:szCs w:val="24"/>
        </w:rPr>
        <w:t xml:space="preserve"> they want to do</w:t>
      </w:r>
      <w:r w:rsidRPr="001D0945">
        <w:rPr>
          <w:rFonts w:ascii="Arial" w:hAnsi="Arial" w:cs="Arial"/>
          <w:sz w:val="24"/>
          <w:szCs w:val="24"/>
        </w:rPr>
        <w:t>?</w:t>
      </w:r>
    </w:p>
    <w:p w:rsidR="00397110" w:rsidRPr="001D0945" w:rsidRDefault="00397110" w:rsidP="001D0945">
      <w:pPr>
        <w:pStyle w:val="ListParagraph"/>
        <w:numPr>
          <w:ilvl w:val="0"/>
          <w:numId w:val="8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They want to play hide and seek</w:t>
      </w:r>
      <w:r w:rsidRPr="001D0945">
        <w:rPr>
          <w:rFonts w:ascii="Arial" w:hAnsi="Arial" w:cs="Arial"/>
          <w:sz w:val="24"/>
          <w:szCs w:val="24"/>
        </w:rPr>
        <w:t>.</w:t>
      </w:r>
    </w:p>
    <w:p w:rsidR="00397110" w:rsidRPr="001D0945" w:rsidRDefault="00397110" w:rsidP="001D0945">
      <w:pPr>
        <w:pStyle w:val="ListParagraph"/>
        <w:numPr>
          <w:ilvl w:val="0"/>
          <w:numId w:val="8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They want to play board games</w:t>
      </w:r>
      <w:r w:rsidRPr="001D0945">
        <w:rPr>
          <w:rFonts w:ascii="Arial" w:hAnsi="Arial" w:cs="Arial"/>
          <w:sz w:val="24"/>
          <w:szCs w:val="24"/>
        </w:rPr>
        <w:t>.</w:t>
      </w:r>
    </w:p>
    <w:p w:rsidR="00397110" w:rsidRPr="001D0945" w:rsidRDefault="00397110" w:rsidP="001D0945">
      <w:pPr>
        <w:pStyle w:val="ListParagraph"/>
        <w:numPr>
          <w:ilvl w:val="0"/>
          <w:numId w:val="8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They want to play with toys</w:t>
      </w:r>
      <w:r w:rsidRPr="001D0945">
        <w:rPr>
          <w:rFonts w:ascii="Arial" w:hAnsi="Arial" w:cs="Arial"/>
          <w:sz w:val="24"/>
          <w:szCs w:val="24"/>
        </w:rPr>
        <w:t>.</w:t>
      </w:r>
    </w:p>
    <w:p w:rsidR="00397110" w:rsidRPr="001D0945" w:rsidRDefault="00397110" w:rsidP="001D0945">
      <w:pPr>
        <w:pStyle w:val="ListParagraph"/>
        <w:numPr>
          <w:ilvl w:val="0"/>
          <w:numId w:val="8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They want to play outside</w:t>
      </w:r>
      <w:r w:rsidRPr="001D0945">
        <w:rPr>
          <w:rFonts w:ascii="Arial" w:hAnsi="Arial" w:cs="Arial"/>
          <w:sz w:val="24"/>
          <w:szCs w:val="24"/>
        </w:rPr>
        <w:t>.</w:t>
      </w:r>
    </w:p>
    <w:p w:rsidR="00397110" w:rsidRPr="0069069D" w:rsidRDefault="00397110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How do they do to decide</w:t>
      </w:r>
      <w:r w:rsidRPr="001D0945">
        <w:rPr>
          <w:rFonts w:ascii="Arial" w:hAnsi="Arial" w:cs="Arial"/>
          <w:sz w:val="24"/>
          <w:szCs w:val="24"/>
        </w:rPr>
        <w:t>?</w:t>
      </w:r>
    </w:p>
    <w:p w:rsidR="00397110" w:rsidRPr="001D0945" w:rsidRDefault="00397110" w:rsidP="0069069D">
      <w:pPr>
        <w:pStyle w:val="ListParagraph"/>
        <w:numPr>
          <w:ilvl w:val="0"/>
          <w:numId w:val="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They play a computer game</w:t>
      </w:r>
      <w:r w:rsidRPr="001D0945">
        <w:rPr>
          <w:rFonts w:ascii="Arial" w:hAnsi="Arial" w:cs="Arial"/>
          <w:sz w:val="24"/>
          <w:szCs w:val="24"/>
        </w:rPr>
        <w:t>.</w:t>
      </w:r>
    </w:p>
    <w:p w:rsidR="00397110" w:rsidRPr="001D0945" w:rsidRDefault="00397110" w:rsidP="0069069D">
      <w:pPr>
        <w:pStyle w:val="ListParagraph"/>
        <w:numPr>
          <w:ilvl w:val="0"/>
          <w:numId w:val="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They play hide and seek</w:t>
      </w:r>
      <w:r w:rsidRPr="001D0945">
        <w:rPr>
          <w:rFonts w:ascii="Arial" w:hAnsi="Arial" w:cs="Arial"/>
          <w:sz w:val="24"/>
          <w:szCs w:val="24"/>
        </w:rPr>
        <w:t>.</w:t>
      </w:r>
    </w:p>
    <w:p w:rsidR="00397110" w:rsidRPr="001D0945" w:rsidRDefault="00397110" w:rsidP="0069069D">
      <w:pPr>
        <w:pStyle w:val="ListParagraph"/>
        <w:numPr>
          <w:ilvl w:val="0"/>
          <w:numId w:val="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They play inside</w:t>
      </w:r>
      <w:r w:rsidRPr="001D0945">
        <w:rPr>
          <w:rFonts w:ascii="Arial" w:hAnsi="Arial" w:cs="Arial"/>
          <w:sz w:val="24"/>
          <w:szCs w:val="24"/>
        </w:rPr>
        <w:t>.</w:t>
      </w:r>
    </w:p>
    <w:p w:rsidR="00397110" w:rsidRPr="001D0945" w:rsidRDefault="00397110" w:rsidP="0069069D">
      <w:pPr>
        <w:pStyle w:val="ListParagraph"/>
        <w:numPr>
          <w:ilvl w:val="0"/>
          <w:numId w:val="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They play rock-paper-scissors</w:t>
      </w:r>
      <w:r w:rsidRPr="001D0945">
        <w:rPr>
          <w:rFonts w:ascii="Arial" w:hAnsi="Arial" w:cs="Arial"/>
          <w:sz w:val="24"/>
          <w:szCs w:val="24"/>
        </w:rPr>
        <w:t>.</w:t>
      </w:r>
    </w:p>
    <w:p w:rsidR="00397110" w:rsidRDefault="00397110" w:rsidP="0069069D">
      <w:pPr>
        <w:pStyle w:val="ListParagraph"/>
        <w:tabs>
          <w:tab w:val="left" w:pos="720"/>
        </w:tabs>
        <w:wordWrap/>
        <w:adjustRightInd w:val="0"/>
        <w:spacing w:line="276" w:lineRule="auto"/>
        <w:ind w:left="721"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the correct order?</w:t>
      </w:r>
    </w:p>
    <w:p w:rsidR="00397110" w:rsidRDefault="00397110" w:rsidP="00E25471">
      <w:pPr>
        <w:pStyle w:val="ListParagraph"/>
        <w:tabs>
          <w:tab w:val="left" w:pos="720"/>
        </w:tabs>
        <w:wordWrap/>
        <w:adjustRightInd w:val="0"/>
        <w:spacing w:line="276" w:lineRule="auto"/>
        <w:ind w:left="721" w:right="18"/>
        <w:jc w:val="left"/>
        <w:rPr>
          <w:rFonts w:ascii="Arial" w:hAnsi="Arial" w:cs="Arial"/>
          <w:sz w:val="24"/>
          <w:szCs w:val="24"/>
        </w:rPr>
      </w:pPr>
      <w:r>
        <w:rPr>
          <w:noProof/>
        </w:rPr>
        <w:pict>
          <v:roundrect id="_x0000_s1040" style="position:absolute;left:0;text-align:left;margin-left:30.45pt;margin-top:8.75pt;width:287.55pt;height:95.5pt;z-index:251658240" arcsize="10923f" filled="f" strokeweight="1pt">
            <v:stroke dashstyle="1 1"/>
            <v:shadow color="#868686"/>
            <v:textbox style="mso-next-textbox:#_x0000_s1040">
              <w:txbxContent>
                <w:p w:rsidR="00397110" w:rsidRDefault="00397110" w:rsidP="00E25471">
                  <w:pPr>
                    <w:pStyle w:val="ListParagraph"/>
                    <w:numPr>
                      <w:ilvl w:val="0"/>
                      <w:numId w:val="27"/>
                    </w:num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The children play with toys.</w:t>
                  </w:r>
                </w:p>
                <w:p w:rsidR="00397110" w:rsidRDefault="00397110" w:rsidP="00E25471">
                  <w:pPr>
                    <w:pStyle w:val="ListParagraph"/>
                    <w:numPr>
                      <w:ilvl w:val="0"/>
                      <w:numId w:val="27"/>
                    </w:num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The children play board game.</w:t>
                  </w:r>
                </w:p>
                <w:p w:rsidR="00397110" w:rsidRDefault="00397110" w:rsidP="00E25471">
                  <w:pPr>
                    <w:pStyle w:val="ListParagraph"/>
                    <w:numPr>
                      <w:ilvl w:val="0"/>
                      <w:numId w:val="27"/>
                    </w:num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The children play outside.</w:t>
                  </w:r>
                </w:p>
                <w:p w:rsidR="00397110" w:rsidRPr="00E25471" w:rsidRDefault="00397110" w:rsidP="00E25471">
                  <w:pPr>
                    <w:pStyle w:val="ListParagraph"/>
                    <w:numPr>
                      <w:ilvl w:val="0"/>
                      <w:numId w:val="27"/>
                    </w:num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The children play rock-paper-scissors.</w:t>
                  </w:r>
                </w:p>
              </w:txbxContent>
            </v:textbox>
          </v:roundrect>
        </w:pict>
      </w:r>
    </w:p>
    <w:p w:rsidR="00397110" w:rsidRDefault="00397110" w:rsidP="00E25471">
      <w:pPr>
        <w:pStyle w:val="ListParagraph"/>
        <w:tabs>
          <w:tab w:val="left" w:pos="720"/>
        </w:tabs>
        <w:wordWrap/>
        <w:adjustRightInd w:val="0"/>
        <w:spacing w:line="276" w:lineRule="auto"/>
        <w:ind w:left="721"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E25471">
      <w:pPr>
        <w:pStyle w:val="ListParagraph"/>
        <w:tabs>
          <w:tab w:val="left" w:pos="720"/>
        </w:tabs>
        <w:wordWrap/>
        <w:adjustRightInd w:val="0"/>
        <w:spacing w:line="276" w:lineRule="auto"/>
        <w:ind w:left="721"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E25471">
      <w:pPr>
        <w:pStyle w:val="ListParagraph"/>
        <w:tabs>
          <w:tab w:val="left" w:pos="720"/>
        </w:tabs>
        <w:wordWrap/>
        <w:adjustRightInd w:val="0"/>
        <w:spacing w:line="276" w:lineRule="auto"/>
        <w:ind w:left="721"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E25471">
      <w:pPr>
        <w:pStyle w:val="ListParagraph"/>
        <w:tabs>
          <w:tab w:val="left" w:pos="720"/>
        </w:tabs>
        <w:wordWrap/>
        <w:adjustRightInd w:val="0"/>
        <w:spacing w:line="276" w:lineRule="auto"/>
        <w:ind w:left="721"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E25471">
      <w:pPr>
        <w:pStyle w:val="ListParagraph"/>
        <w:tabs>
          <w:tab w:val="left" w:pos="720"/>
        </w:tabs>
        <w:wordWrap/>
        <w:adjustRightInd w:val="0"/>
        <w:spacing w:line="276" w:lineRule="auto"/>
        <w:ind w:left="721"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E25471">
      <w:pPr>
        <w:pStyle w:val="ListParagraph"/>
        <w:tabs>
          <w:tab w:val="left" w:pos="720"/>
        </w:tabs>
        <w:wordWrap/>
        <w:adjustRightInd w:val="0"/>
        <w:spacing w:line="276" w:lineRule="auto"/>
        <w:ind w:left="721"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E25471">
      <w:pPr>
        <w:pStyle w:val="ListParagraph"/>
        <w:tabs>
          <w:tab w:val="left" w:pos="720"/>
        </w:tabs>
        <w:wordWrap/>
        <w:adjustRightInd w:val="0"/>
        <w:spacing w:line="276" w:lineRule="auto"/>
        <w:ind w:left="721"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 w:rsidP="0069069D">
      <w:pPr>
        <w:pStyle w:val="ListParagraph"/>
        <w:numPr>
          <w:ilvl w:val="0"/>
          <w:numId w:val="2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A-B-C-D</w:t>
      </w:r>
    </w:p>
    <w:p w:rsidR="00397110" w:rsidRDefault="00397110" w:rsidP="0069069D">
      <w:pPr>
        <w:pStyle w:val="ListParagraph"/>
        <w:numPr>
          <w:ilvl w:val="0"/>
          <w:numId w:val="2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D-C-B-A</w:t>
      </w:r>
    </w:p>
    <w:p w:rsidR="00397110" w:rsidRDefault="00397110" w:rsidP="0069069D">
      <w:pPr>
        <w:pStyle w:val="ListParagraph"/>
        <w:numPr>
          <w:ilvl w:val="0"/>
          <w:numId w:val="2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D-B-C-A</w:t>
      </w:r>
    </w:p>
    <w:p w:rsidR="00397110" w:rsidRPr="001D0945" w:rsidRDefault="00397110" w:rsidP="0069069D">
      <w:pPr>
        <w:pStyle w:val="ListParagraph"/>
        <w:numPr>
          <w:ilvl w:val="0"/>
          <w:numId w:val="2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B-C-D-A</w:t>
      </w:r>
    </w:p>
    <w:p w:rsidR="00397110" w:rsidRPr="0069069D" w:rsidRDefault="00397110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97110" w:rsidRDefault="00397110">
      <w:pPr>
        <w:rPr>
          <w:rFonts w:ascii="Arial" w:hAnsi="Arial" w:cs="Arial"/>
        </w:rPr>
      </w:pPr>
    </w:p>
    <w:p w:rsidR="00397110" w:rsidRPr="001D0945" w:rsidRDefault="00397110" w:rsidP="002B7B5A">
      <w:pPr>
        <w:rPr>
          <w:rFonts w:ascii="Arial" w:hAnsi="Arial" w:cs="Arial"/>
        </w:rPr>
        <w:sectPr w:rsidR="00397110" w:rsidRPr="001D0945" w:rsidSect="003D4BDE">
          <w:pgSz w:w="11906" w:h="16838"/>
          <w:pgMar w:top="1049" w:right="720" w:bottom="720" w:left="720" w:header="851" w:footer="0" w:gutter="0"/>
          <w:cols w:space="425"/>
          <w:docGrid w:linePitch="360"/>
        </w:sectPr>
      </w:pPr>
    </w:p>
    <w:p w:rsidR="00397110" w:rsidRDefault="00397110" w:rsidP="001D0945">
      <w:pPr>
        <w:pStyle w:val="Header"/>
        <w:spacing w:line="276" w:lineRule="auto"/>
        <w:jc w:val="center"/>
        <w:rPr>
          <w:rFonts w:ascii="Arial" w:hAnsi="Arial" w:cs="Arial"/>
          <w:b/>
          <w:bCs/>
          <w:sz w:val="34"/>
          <w:szCs w:val="34"/>
        </w:rPr>
      </w:pPr>
    </w:p>
    <w:p w:rsidR="00397110" w:rsidRPr="001D0945" w:rsidRDefault="00397110" w:rsidP="001D0945">
      <w:pPr>
        <w:pStyle w:val="Header"/>
        <w:spacing w:line="276" w:lineRule="auto"/>
        <w:jc w:val="center"/>
        <w:rPr>
          <w:rFonts w:ascii="Arial" w:hAnsi="Arial" w:cs="Arial"/>
          <w:b/>
          <w:bCs/>
          <w:sz w:val="34"/>
          <w:szCs w:val="34"/>
        </w:rPr>
      </w:pPr>
      <w:r w:rsidRPr="001D0945">
        <w:rPr>
          <w:rFonts w:ascii="Arial" w:hAnsi="Arial" w:cs="Arial"/>
          <w:b/>
          <w:bCs/>
          <w:sz w:val="34"/>
          <w:szCs w:val="34"/>
        </w:rPr>
        <w:t>Answer Keys</w:t>
      </w:r>
    </w:p>
    <w:p w:rsidR="00397110" w:rsidRDefault="00397110" w:rsidP="001D0945">
      <w:pPr>
        <w:jc w:val="center"/>
        <w:rPr>
          <w:rFonts w:ascii="Arial" w:hAnsi="Arial" w:cs="Arial"/>
        </w:rPr>
      </w:pPr>
      <w:r w:rsidRPr="001D0945">
        <w:rPr>
          <w:rFonts w:ascii="Arial" w:hAnsi="Arial" w:cs="Arial"/>
        </w:rPr>
        <w:t>(Units 1</w:t>
      </w:r>
      <w:r>
        <w:rPr>
          <w:rFonts w:ascii="Arial" w:hAnsi="Arial" w:cs="Arial"/>
        </w:rPr>
        <w:t>1~2</w:t>
      </w:r>
      <w:r w:rsidRPr="001D0945">
        <w:rPr>
          <w:rFonts w:ascii="Arial" w:hAnsi="Arial" w:cs="Arial"/>
        </w:rPr>
        <w:t>0)</w:t>
      </w:r>
    </w:p>
    <w:p w:rsidR="00397110" w:rsidRDefault="00397110" w:rsidP="002B7B5A">
      <w:pPr>
        <w:rPr>
          <w:rFonts w:ascii="Arial" w:hAnsi="Arial" w:cs="Arial"/>
        </w:rPr>
      </w:pPr>
    </w:p>
    <w:p w:rsidR="00397110" w:rsidRDefault="00397110" w:rsidP="002B7B5A">
      <w:pPr>
        <w:rPr>
          <w:rFonts w:ascii="Arial" w:hAnsi="Arial" w:cs="Arial"/>
        </w:rPr>
      </w:pPr>
    </w:p>
    <w:p w:rsidR="00397110" w:rsidRDefault="00397110" w:rsidP="002B7B5A">
      <w:pPr>
        <w:rPr>
          <w:rFonts w:ascii="Arial" w:hAnsi="Arial" w:cs="Arial"/>
        </w:rPr>
      </w:pPr>
    </w:p>
    <w:p w:rsidR="00397110" w:rsidRPr="001D0945" w:rsidRDefault="00397110" w:rsidP="001D0945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397110" w:rsidRPr="001D0945" w:rsidRDefault="00397110" w:rsidP="001D0945">
      <w:pPr>
        <w:spacing w:line="360" w:lineRule="auto"/>
        <w:ind w:firstLineChars="50" w:firstLine="120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1. </w:t>
      </w:r>
      <w:r>
        <w:rPr>
          <w:rFonts w:ascii="Arial" w:hAnsi="Arial" w:cs="Arial"/>
          <w:sz w:val="24"/>
          <w:szCs w:val="24"/>
        </w:rPr>
        <w:t>walk</w:t>
      </w:r>
      <w:r>
        <w:rPr>
          <w:rFonts w:ascii="Arial" w:hAnsi="Arial" w:cs="Arial"/>
          <w:sz w:val="24"/>
          <w:szCs w:val="24"/>
        </w:rPr>
        <w:tab/>
      </w:r>
      <w:r w:rsidRPr="001D094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</w:t>
      </w:r>
      <w:r w:rsidRPr="001D0945">
        <w:rPr>
          <w:rFonts w:ascii="Arial" w:hAnsi="Arial" w:cs="Arial"/>
          <w:sz w:val="24"/>
          <w:szCs w:val="24"/>
        </w:rPr>
        <w:t xml:space="preserve">2. </w:t>
      </w:r>
      <w:r>
        <w:rPr>
          <w:rFonts w:ascii="Arial" w:hAnsi="Arial" w:cs="Arial"/>
          <w:sz w:val="24"/>
          <w:szCs w:val="24"/>
        </w:rPr>
        <w:t>inside</w:t>
      </w:r>
      <w:r w:rsidRPr="001D094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1D0945">
        <w:rPr>
          <w:rFonts w:ascii="Arial" w:hAnsi="Arial" w:cs="Arial"/>
          <w:sz w:val="24"/>
          <w:szCs w:val="24"/>
        </w:rPr>
        <w:t xml:space="preserve">3. </w:t>
      </w:r>
      <w:r>
        <w:rPr>
          <w:rFonts w:ascii="Arial" w:hAnsi="Arial" w:cs="Arial"/>
          <w:sz w:val="24"/>
          <w:szCs w:val="24"/>
        </w:rPr>
        <w:t>sheep</w:t>
      </w:r>
      <w:r w:rsidRPr="001D0945">
        <w:rPr>
          <w:rFonts w:ascii="Arial" w:hAnsi="Arial" w:cs="Arial"/>
          <w:sz w:val="24"/>
          <w:szCs w:val="24"/>
        </w:rPr>
        <w:t xml:space="preserve"> </w:t>
      </w:r>
      <w:r w:rsidRPr="001D0945">
        <w:rPr>
          <w:rFonts w:ascii="Arial" w:hAnsi="Arial" w:cs="Arial"/>
          <w:sz w:val="24"/>
          <w:szCs w:val="24"/>
        </w:rPr>
        <w:tab/>
        <w:t xml:space="preserve">    4.</w:t>
      </w:r>
      <w:r w:rsidRPr="00E558E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socks</w:t>
      </w:r>
      <w:r w:rsidRPr="001D094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1D0945">
        <w:rPr>
          <w:rFonts w:ascii="Arial" w:hAnsi="Arial" w:cs="Arial"/>
          <w:sz w:val="24"/>
          <w:szCs w:val="24"/>
        </w:rPr>
        <w:t xml:space="preserve">5. </w:t>
      </w:r>
      <w:r>
        <w:rPr>
          <w:rFonts w:ascii="Arial" w:hAnsi="Arial" w:cs="Arial"/>
          <w:sz w:val="24"/>
          <w:szCs w:val="24"/>
        </w:rPr>
        <w:t>bend</w:t>
      </w:r>
      <w:r w:rsidRPr="001D0945">
        <w:rPr>
          <w:rFonts w:ascii="Arial" w:hAnsi="Arial" w:cs="Arial"/>
          <w:sz w:val="24"/>
          <w:szCs w:val="24"/>
        </w:rPr>
        <w:t xml:space="preserve"> </w:t>
      </w:r>
    </w:p>
    <w:p w:rsidR="00397110" w:rsidRPr="001D0945" w:rsidRDefault="00397110" w:rsidP="001D0945">
      <w:pPr>
        <w:spacing w:line="360" w:lineRule="auto"/>
        <w:ind w:firstLineChars="50" w:firstLine="120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6.</w:t>
      </w:r>
      <w:r w:rsidRPr="00E558E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scissors</w:t>
      </w:r>
      <w:r w:rsidRPr="001D094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  <w:t xml:space="preserve">   </w:t>
      </w:r>
      <w:r w:rsidRPr="001D0945">
        <w:rPr>
          <w:rFonts w:ascii="Arial" w:hAnsi="Arial" w:cs="Arial"/>
          <w:sz w:val="24"/>
          <w:szCs w:val="24"/>
        </w:rPr>
        <w:t>7.</w:t>
      </w:r>
      <w:r w:rsidRPr="00E558E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present</w:t>
      </w:r>
      <w:r w:rsidRPr="001D094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1D0945">
        <w:rPr>
          <w:rFonts w:ascii="Arial" w:hAnsi="Arial" w:cs="Arial"/>
          <w:sz w:val="24"/>
          <w:szCs w:val="24"/>
        </w:rPr>
        <w:t>8.</w:t>
      </w:r>
      <w:r w:rsidRPr="00E558E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sunny</w:t>
      </w:r>
      <w:r w:rsidRPr="001D0945">
        <w:rPr>
          <w:rFonts w:ascii="Arial" w:hAnsi="Arial" w:cs="Arial"/>
          <w:sz w:val="24"/>
          <w:szCs w:val="24"/>
        </w:rPr>
        <w:tab/>
        <w:t xml:space="preserve">    9.</w:t>
      </w:r>
      <w:r w:rsidRPr="00E558E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climb</w:t>
      </w:r>
      <w:r>
        <w:rPr>
          <w:rFonts w:ascii="Arial" w:hAnsi="Arial" w:cs="Arial"/>
          <w:sz w:val="24"/>
          <w:szCs w:val="24"/>
        </w:rPr>
        <w:tab/>
        <w:t xml:space="preserve">       </w:t>
      </w:r>
      <w:r w:rsidRPr="001D0945">
        <w:rPr>
          <w:rFonts w:ascii="Arial" w:hAnsi="Arial" w:cs="Arial"/>
          <w:sz w:val="24"/>
          <w:szCs w:val="24"/>
        </w:rPr>
        <w:t xml:space="preserve">10. </w:t>
      </w:r>
      <w:r>
        <w:rPr>
          <w:rFonts w:ascii="Arial" w:hAnsi="Arial" w:cs="Arial"/>
          <w:sz w:val="24"/>
          <w:szCs w:val="24"/>
        </w:rPr>
        <w:t>rich</w:t>
      </w:r>
    </w:p>
    <w:p w:rsidR="00397110" w:rsidRPr="001D0945" w:rsidRDefault="00397110" w:rsidP="001D0945">
      <w:pPr>
        <w:spacing w:line="360" w:lineRule="auto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397110" w:rsidRPr="001D0945" w:rsidRDefault="0039711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 a</w:t>
      </w:r>
    </w:p>
    <w:p w:rsidR="00397110" w:rsidRPr="001D0945" w:rsidRDefault="0039711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 d</w:t>
      </w:r>
    </w:p>
    <w:p w:rsidR="00397110" w:rsidRPr="001D0945" w:rsidRDefault="0039711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 b</w:t>
      </w:r>
    </w:p>
    <w:p w:rsidR="00397110" w:rsidRPr="001D0945" w:rsidRDefault="0039711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14. d</w:t>
      </w:r>
    </w:p>
    <w:p w:rsidR="00397110" w:rsidRPr="001D0945" w:rsidRDefault="0039711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15. b</w:t>
      </w:r>
    </w:p>
    <w:p w:rsidR="00397110" w:rsidRPr="001D0945" w:rsidRDefault="00397110" w:rsidP="001D0945">
      <w:pPr>
        <w:spacing w:line="360" w:lineRule="auto"/>
        <w:rPr>
          <w:rFonts w:ascii="Arial" w:hAnsi="Arial" w:cs="Arial"/>
          <w:sz w:val="24"/>
          <w:szCs w:val="24"/>
        </w:rPr>
      </w:pPr>
    </w:p>
    <w:p w:rsidR="00397110" w:rsidRPr="001D0945" w:rsidRDefault="00397110" w:rsidP="001D0945">
      <w:pPr>
        <w:spacing w:line="360" w:lineRule="auto"/>
        <w:rPr>
          <w:rFonts w:ascii="Arial" w:hAnsi="Arial" w:cs="Arial"/>
          <w:sz w:val="24"/>
          <w:szCs w:val="24"/>
        </w:rPr>
      </w:pPr>
    </w:p>
    <w:p w:rsidR="00397110" w:rsidRDefault="0039711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 c</w:t>
      </w:r>
    </w:p>
    <w:p w:rsidR="00397110" w:rsidRDefault="0039711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17. d</w:t>
      </w:r>
    </w:p>
    <w:p w:rsidR="00397110" w:rsidRPr="001D0945" w:rsidRDefault="0039711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18. c</w:t>
      </w:r>
    </w:p>
    <w:p w:rsidR="00397110" w:rsidRDefault="0039711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 d</w:t>
      </w:r>
    </w:p>
    <w:p w:rsidR="00397110" w:rsidRDefault="00397110" w:rsidP="001D0945">
      <w:pPr>
        <w:spacing w:line="360" w:lineRule="auto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20. </w:t>
      </w:r>
      <w:r>
        <w:rPr>
          <w:rFonts w:ascii="Arial" w:hAnsi="Arial" w:cs="Arial"/>
          <w:sz w:val="24"/>
          <w:szCs w:val="24"/>
        </w:rPr>
        <w:t>a</w:t>
      </w:r>
    </w:p>
    <w:p w:rsidR="00397110" w:rsidRPr="001D0945" w:rsidRDefault="0039711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 d</w:t>
      </w:r>
    </w:p>
    <w:p w:rsidR="00397110" w:rsidRDefault="0039711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22. b</w:t>
      </w:r>
    </w:p>
    <w:p w:rsidR="00397110" w:rsidRDefault="0039711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23. d</w:t>
      </w:r>
    </w:p>
    <w:p w:rsidR="00397110" w:rsidRPr="001D0945" w:rsidRDefault="0039711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24. b</w:t>
      </w:r>
    </w:p>
    <w:p w:rsidR="00397110" w:rsidRDefault="0039711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25. d</w:t>
      </w:r>
    </w:p>
    <w:p w:rsidR="00397110" w:rsidRDefault="0039711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26. b</w:t>
      </w:r>
    </w:p>
    <w:p w:rsidR="00397110" w:rsidRPr="001D0945" w:rsidRDefault="0039711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27. c</w:t>
      </w:r>
    </w:p>
    <w:p w:rsidR="00397110" w:rsidRDefault="0039711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 a</w:t>
      </w:r>
    </w:p>
    <w:p w:rsidR="00397110" w:rsidRDefault="0039711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29. d</w:t>
      </w:r>
    </w:p>
    <w:p w:rsidR="00397110" w:rsidRPr="001D0945" w:rsidRDefault="0039711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30. c</w:t>
      </w:r>
    </w:p>
    <w:p w:rsidR="00397110" w:rsidRPr="001D0945" w:rsidRDefault="00397110" w:rsidP="001D0945">
      <w:pPr>
        <w:rPr>
          <w:rFonts w:ascii="Arial" w:hAnsi="Arial" w:cs="Arial"/>
        </w:rPr>
      </w:pPr>
    </w:p>
    <w:p w:rsidR="00397110" w:rsidRDefault="00397110" w:rsidP="002B7B5A">
      <w:pPr>
        <w:rPr>
          <w:rFonts w:ascii="Arial" w:hAnsi="Arial" w:cs="Arial"/>
        </w:rPr>
      </w:pPr>
    </w:p>
    <w:p w:rsidR="00397110" w:rsidRPr="001D0945" w:rsidRDefault="00397110" w:rsidP="002B7B5A">
      <w:pPr>
        <w:rPr>
          <w:rFonts w:ascii="Arial" w:hAnsi="Arial" w:cs="Arial"/>
        </w:rPr>
      </w:pPr>
    </w:p>
    <w:sectPr w:rsidR="00397110" w:rsidRPr="001D0945" w:rsidSect="007F4193">
      <w:pgSz w:w="11906" w:h="16838"/>
      <w:pgMar w:top="720" w:right="720" w:bottom="720" w:left="720" w:header="851" w:footer="0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110" w:rsidRDefault="00397110" w:rsidP="003D66DE">
      <w:r>
        <w:separator/>
      </w:r>
    </w:p>
  </w:endnote>
  <w:endnote w:type="continuationSeparator" w:id="0">
    <w:p w:rsidR="00397110" w:rsidRDefault="00397110" w:rsidP="003D66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?? 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맑은 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110" w:rsidRDefault="00397110">
    <w:pPr>
      <w:pStyle w:val="Footer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-11.25pt;margin-top:-1.8pt;width:230.25pt;height:24.75pt;z-index:251663360" stroked="f">
          <v:textbox style="mso-next-textbox:#_x0000_s2051">
            <w:txbxContent>
              <w:p w:rsidR="00397110" w:rsidRDefault="00397110">
                <w:r>
                  <w:t xml:space="preserve">Copyright </w:t>
                </w:r>
                <w:r>
                  <w:fldChar w:fldCharType="begin"/>
                </w:r>
                <w:r>
                  <w:instrText xml:space="preserve"> eq \o\ac(○,</w:instrText>
                </w:r>
                <w:r w:rsidRPr="007F4193">
                  <w:rPr>
                    <w:position w:val="2"/>
                    <w:sz w:val="14"/>
                  </w:rPr>
                  <w:instrText>C</w:instrText>
                </w:r>
                <w:r>
                  <w:instrText>)</w:instrText>
                </w:r>
                <w:r>
                  <w:fldChar w:fldCharType="end"/>
                </w:r>
                <w:r>
                  <w:t xml:space="preserve"> </w:t>
                </w:r>
                <w:r w:rsidRPr="007F4193">
                  <w:rPr>
                    <w:b/>
                  </w:rPr>
                  <w:t>e-future</w:t>
                </w:r>
                <w:r>
                  <w:t xml:space="preserve"> All right Reserved.</w:t>
                </w:r>
              </w:p>
            </w:txbxContent>
          </v:textbox>
        </v:shape>
      </w:pict>
    </w:r>
    <w:fldSimple w:instr=" PAGE   \* MERGEFORMAT ">
      <w:r w:rsidRPr="00054060">
        <w:rPr>
          <w:noProof/>
          <w:lang w:val="ko-KR"/>
        </w:rPr>
        <w:t>7</w:t>
      </w:r>
    </w:fldSimple>
  </w:p>
  <w:p w:rsidR="00397110" w:rsidRDefault="003971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110" w:rsidRDefault="00397110" w:rsidP="003D66DE">
      <w:r>
        <w:separator/>
      </w:r>
    </w:p>
  </w:footnote>
  <w:footnote w:type="continuationSeparator" w:id="0">
    <w:p w:rsidR="00397110" w:rsidRDefault="00397110" w:rsidP="003D66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110" w:rsidRDefault="00397110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416.65pt;margin-top:-13.55pt;width:115.1pt;height:25.95pt;z-index:251660288" filled="f" stroked="f">
          <v:textbox style="mso-next-textbox:#_x0000_s2049">
            <w:txbxContent>
              <w:p w:rsidR="00397110" w:rsidRPr="00422EE1" w:rsidRDefault="00397110">
                <w:pPr>
                  <w:rPr>
                    <w:b/>
                    <w:color w:val="000000"/>
                    <w:sz w:val="18"/>
                    <w:szCs w:val="18"/>
                  </w:rPr>
                </w:pPr>
                <w:r w:rsidRPr="00422EE1">
                  <w:rPr>
                    <w:b/>
                    <w:color w:val="000000"/>
                    <w:sz w:val="18"/>
                    <w:szCs w:val="18"/>
                  </w:rPr>
                  <w:t>Reading Boat 1 (Final)</w:t>
                </w:r>
              </w:p>
            </w:txbxContent>
          </v:textbox>
        </v:shap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" o:spid="_x0000_s2050" type="#_x0000_t75" alt="efuture logo.jpg" style="position:absolute;left:0;text-align:left;margin-left:7.05pt;margin-top:-10.8pt;width:58.1pt;height:20.15pt;z-index:-251655168;visibility:visible;mso-wrap-distance-bottom:.39pt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">
          <v:imagedata r:id="rId1" o:title=""/>
          <o:lock v:ext="edit" aspectratio="f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70B6B"/>
    <w:multiLevelType w:val="hybridMultilevel"/>
    <w:tmpl w:val="92BC9B9E"/>
    <w:lvl w:ilvl="0" w:tplc="181C4306">
      <w:start w:val="1"/>
      <w:numFmt w:val="lowerLetter"/>
      <w:lvlText w:val="%1."/>
      <w:lvlJc w:val="left"/>
      <w:pPr>
        <w:ind w:left="1143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83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3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3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83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83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3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83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3" w:hanging="400"/>
      </w:pPr>
      <w:rPr>
        <w:rFonts w:cs="Times New Roman"/>
      </w:rPr>
    </w:lvl>
  </w:abstractNum>
  <w:abstractNum w:abstractNumId="1">
    <w:nsid w:val="077F4DE2"/>
    <w:multiLevelType w:val="hybridMultilevel"/>
    <w:tmpl w:val="27F2C4E6"/>
    <w:lvl w:ilvl="0" w:tplc="0DFA90A8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2">
    <w:nsid w:val="0B753687"/>
    <w:multiLevelType w:val="hybridMultilevel"/>
    <w:tmpl w:val="E39462C4"/>
    <w:lvl w:ilvl="0" w:tplc="E3EEBD7C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25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25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  <w:rPr>
        <w:rFonts w:cs="Times New Roman"/>
      </w:rPr>
    </w:lvl>
  </w:abstractNum>
  <w:abstractNum w:abstractNumId="3">
    <w:nsid w:val="0FFB38DF"/>
    <w:multiLevelType w:val="hybridMultilevel"/>
    <w:tmpl w:val="964205D2"/>
    <w:lvl w:ilvl="0" w:tplc="4B6E2B54">
      <w:start w:val="1"/>
      <w:numFmt w:val="lowerLetter"/>
      <w:lvlText w:val="%1."/>
      <w:lvlJc w:val="left"/>
      <w:pPr>
        <w:ind w:left="1223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663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63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63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863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63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3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4063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63" w:hanging="400"/>
      </w:pPr>
      <w:rPr>
        <w:rFonts w:cs="Times New Roman"/>
      </w:rPr>
    </w:lvl>
  </w:abstractNum>
  <w:abstractNum w:abstractNumId="4">
    <w:nsid w:val="15F04EA8"/>
    <w:multiLevelType w:val="hybridMultilevel"/>
    <w:tmpl w:val="DADE0874"/>
    <w:lvl w:ilvl="0" w:tplc="2216F6E2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5">
    <w:nsid w:val="19C311AD"/>
    <w:multiLevelType w:val="hybridMultilevel"/>
    <w:tmpl w:val="5F4C3D66"/>
    <w:lvl w:ilvl="0" w:tplc="E22EBA0E">
      <w:start w:val="1"/>
      <w:numFmt w:val="upperLetter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8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8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48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8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68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80" w:hanging="400"/>
      </w:pPr>
      <w:rPr>
        <w:rFonts w:cs="Times New Roman"/>
      </w:rPr>
    </w:lvl>
  </w:abstractNum>
  <w:abstractNum w:abstractNumId="6">
    <w:nsid w:val="1A706E49"/>
    <w:multiLevelType w:val="hybridMultilevel"/>
    <w:tmpl w:val="C9DA28AE"/>
    <w:lvl w:ilvl="0" w:tplc="9CF6F350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7">
    <w:nsid w:val="1AF42BB9"/>
    <w:multiLevelType w:val="hybridMultilevel"/>
    <w:tmpl w:val="1D20CD94"/>
    <w:lvl w:ilvl="0" w:tplc="7F7ADDEA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8">
    <w:nsid w:val="1D434D82"/>
    <w:multiLevelType w:val="hybridMultilevel"/>
    <w:tmpl w:val="4DBEC176"/>
    <w:lvl w:ilvl="0" w:tplc="98D2504E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9">
    <w:nsid w:val="1DD07B06"/>
    <w:multiLevelType w:val="hybridMultilevel"/>
    <w:tmpl w:val="C86EA7AA"/>
    <w:lvl w:ilvl="0" w:tplc="E3780B46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10">
    <w:nsid w:val="1FED0450"/>
    <w:multiLevelType w:val="hybridMultilevel"/>
    <w:tmpl w:val="4FDAE9F0"/>
    <w:lvl w:ilvl="0" w:tplc="34503BCC">
      <w:start w:val="1"/>
      <w:numFmt w:val="lowerLetter"/>
      <w:lvlText w:val="%1."/>
      <w:lvlJc w:val="left"/>
      <w:pPr>
        <w:ind w:left="1143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83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3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3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83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83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3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83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3" w:hanging="400"/>
      </w:pPr>
      <w:rPr>
        <w:rFonts w:cs="Times New Roman"/>
      </w:rPr>
    </w:lvl>
  </w:abstractNum>
  <w:abstractNum w:abstractNumId="11">
    <w:nsid w:val="22956985"/>
    <w:multiLevelType w:val="hybridMultilevel"/>
    <w:tmpl w:val="1750D69A"/>
    <w:lvl w:ilvl="0" w:tplc="9514CDFE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12">
    <w:nsid w:val="275C1E9F"/>
    <w:multiLevelType w:val="hybridMultilevel"/>
    <w:tmpl w:val="AF1EC058"/>
    <w:lvl w:ilvl="0" w:tplc="B5DEB016">
      <w:start w:val="1"/>
      <w:numFmt w:val="lowerLetter"/>
      <w:lvlText w:val="%1."/>
      <w:lvlJc w:val="left"/>
      <w:pPr>
        <w:ind w:left="1223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663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63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63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863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63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3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4063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63" w:hanging="400"/>
      </w:pPr>
      <w:rPr>
        <w:rFonts w:cs="Times New Roman"/>
      </w:rPr>
    </w:lvl>
  </w:abstractNum>
  <w:abstractNum w:abstractNumId="13">
    <w:nsid w:val="3188629C"/>
    <w:multiLevelType w:val="hybridMultilevel"/>
    <w:tmpl w:val="F0B4B802"/>
    <w:lvl w:ilvl="0" w:tplc="5290DEA4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14">
    <w:nsid w:val="398A1B49"/>
    <w:multiLevelType w:val="hybridMultilevel"/>
    <w:tmpl w:val="C5944F00"/>
    <w:lvl w:ilvl="0" w:tplc="E5A205B8">
      <w:start w:val="1"/>
      <w:numFmt w:val="lowerLetter"/>
      <w:lvlText w:val="%1."/>
      <w:lvlJc w:val="left"/>
      <w:pPr>
        <w:ind w:left="1223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663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63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63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863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63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3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4063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63" w:hanging="400"/>
      </w:pPr>
      <w:rPr>
        <w:rFonts w:cs="Times New Roman"/>
      </w:rPr>
    </w:lvl>
  </w:abstractNum>
  <w:abstractNum w:abstractNumId="15">
    <w:nsid w:val="3F9E53F1"/>
    <w:multiLevelType w:val="hybridMultilevel"/>
    <w:tmpl w:val="971A61B6"/>
    <w:lvl w:ilvl="0" w:tplc="496E8A64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  <w:rPr>
        <w:rFonts w:cs="Times New Roman"/>
      </w:rPr>
    </w:lvl>
  </w:abstractNum>
  <w:abstractNum w:abstractNumId="16">
    <w:nsid w:val="45DC508F"/>
    <w:multiLevelType w:val="hybridMultilevel"/>
    <w:tmpl w:val="ECDAFE6A"/>
    <w:lvl w:ilvl="0" w:tplc="ED6A8578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17">
    <w:nsid w:val="48F93351"/>
    <w:multiLevelType w:val="hybridMultilevel"/>
    <w:tmpl w:val="0A943A36"/>
    <w:lvl w:ilvl="0" w:tplc="88046744">
      <w:start w:val="1"/>
      <w:numFmt w:val="lowerLetter"/>
      <w:lvlText w:val="%1."/>
      <w:lvlJc w:val="left"/>
      <w:pPr>
        <w:ind w:left="1223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663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63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63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863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63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3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4063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63" w:hanging="400"/>
      </w:pPr>
      <w:rPr>
        <w:rFonts w:cs="Times New Roman"/>
      </w:rPr>
    </w:lvl>
  </w:abstractNum>
  <w:abstractNum w:abstractNumId="18">
    <w:nsid w:val="543F4E10"/>
    <w:multiLevelType w:val="hybridMultilevel"/>
    <w:tmpl w:val="681A2D8E"/>
    <w:lvl w:ilvl="0" w:tplc="33D03518">
      <w:start w:val="1"/>
      <w:numFmt w:val="lowerLetter"/>
      <w:lvlText w:val="%1."/>
      <w:lvlJc w:val="left"/>
      <w:pPr>
        <w:ind w:left="1143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83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3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3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83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83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3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83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3" w:hanging="400"/>
      </w:pPr>
      <w:rPr>
        <w:rFonts w:cs="Times New Roman"/>
      </w:rPr>
    </w:lvl>
  </w:abstractNum>
  <w:abstractNum w:abstractNumId="19">
    <w:nsid w:val="5B423060"/>
    <w:multiLevelType w:val="hybridMultilevel"/>
    <w:tmpl w:val="84AC3CCA"/>
    <w:lvl w:ilvl="0" w:tplc="67D83084">
      <w:start w:val="1"/>
      <w:numFmt w:val="lowerLetter"/>
      <w:lvlText w:val="%1."/>
      <w:lvlJc w:val="left"/>
      <w:pPr>
        <w:ind w:left="1142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82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2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2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82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82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2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82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2" w:hanging="400"/>
      </w:pPr>
      <w:rPr>
        <w:rFonts w:cs="Times New Roman"/>
      </w:rPr>
    </w:lvl>
  </w:abstractNum>
  <w:abstractNum w:abstractNumId="20">
    <w:nsid w:val="5CEB6D69"/>
    <w:multiLevelType w:val="hybridMultilevel"/>
    <w:tmpl w:val="A05A1BBC"/>
    <w:lvl w:ilvl="0" w:tplc="B1603EB8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25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25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  <w:rPr>
        <w:rFonts w:cs="Times New Roman"/>
      </w:rPr>
    </w:lvl>
  </w:abstractNum>
  <w:abstractNum w:abstractNumId="21">
    <w:nsid w:val="67143735"/>
    <w:multiLevelType w:val="hybridMultilevel"/>
    <w:tmpl w:val="567C611E"/>
    <w:lvl w:ilvl="0" w:tplc="AF1E87E8">
      <w:start w:val="1"/>
      <w:numFmt w:val="lowerLetter"/>
      <w:lvlText w:val="%1."/>
      <w:lvlJc w:val="left"/>
      <w:pPr>
        <w:ind w:left="1158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98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98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98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98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98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98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98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98" w:hanging="400"/>
      </w:pPr>
      <w:rPr>
        <w:rFonts w:cs="Times New Roman"/>
      </w:rPr>
    </w:lvl>
  </w:abstractNum>
  <w:abstractNum w:abstractNumId="22">
    <w:nsid w:val="6B502F09"/>
    <w:multiLevelType w:val="hybridMultilevel"/>
    <w:tmpl w:val="83D4CD88"/>
    <w:lvl w:ilvl="0" w:tplc="C4907492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23">
    <w:nsid w:val="6CD1673C"/>
    <w:multiLevelType w:val="hybridMultilevel"/>
    <w:tmpl w:val="813658B2"/>
    <w:lvl w:ilvl="0" w:tplc="2856D01C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24">
    <w:nsid w:val="6DD262B0"/>
    <w:multiLevelType w:val="hybridMultilevel"/>
    <w:tmpl w:val="D5CCAC6A"/>
    <w:lvl w:ilvl="0" w:tplc="22CA1952">
      <w:start w:val="11"/>
      <w:numFmt w:val="decimal"/>
      <w:lvlText w:val="%1."/>
      <w:lvlJc w:val="left"/>
      <w:pPr>
        <w:ind w:left="1145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85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5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5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85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85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5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85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5" w:hanging="400"/>
      </w:pPr>
      <w:rPr>
        <w:rFonts w:cs="Times New Roman"/>
      </w:rPr>
    </w:lvl>
  </w:abstractNum>
  <w:abstractNum w:abstractNumId="25">
    <w:nsid w:val="6F33496F"/>
    <w:multiLevelType w:val="hybridMultilevel"/>
    <w:tmpl w:val="C9288C2C"/>
    <w:lvl w:ilvl="0" w:tplc="8924A726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26">
    <w:nsid w:val="75C85773"/>
    <w:multiLevelType w:val="hybridMultilevel"/>
    <w:tmpl w:val="72F0F96C"/>
    <w:lvl w:ilvl="0" w:tplc="C3C62D7C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num w:numId="1">
    <w:abstractNumId w:val="20"/>
  </w:num>
  <w:num w:numId="2">
    <w:abstractNumId w:val="24"/>
  </w:num>
  <w:num w:numId="3">
    <w:abstractNumId w:val="13"/>
  </w:num>
  <w:num w:numId="4">
    <w:abstractNumId w:val="18"/>
  </w:num>
  <w:num w:numId="5">
    <w:abstractNumId w:val="9"/>
  </w:num>
  <w:num w:numId="6">
    <w:abstractNumId w:val="1"/>
  </w:num>
  <w:num w:numId="7">
    <w:abstractNumId w:val="22"/>
  </w:num>
  <w:num w:numId="8">
    <w:abstractNumId w:val="16"/>
  </w:num>
  <w:num w:numId="9">
    <w:abstractNumId w:val="23"/>
  </w:num>
  <w:num w:numId="10">
    <w:abstractNumId w:val="2"/>
  </w:num>
  <w:num w:numId="11">
    <w:abstractNumId w:val="4"/>
  </w:num>
  <w:num w:numId="12">
    <w:abstractNumId w:val="25"/>
  </w:num>
  <w:num w:numId="13">
    <w:abstractNumId w:val="11"/>
  </w:num>
  <w:num w:numId="14">
    <w:abstractNumId w:val="19"/>
  </w:num>
  <w:num w:numId="15">
    <w:abstractNumId w:val="21"/>
  </w:num>
  <w:num w:numId="16">
    <w:abstractNumId w:val="6"/>
  </w:num>
  <w:num w:numId="17">
    <w:abstractNumId w:val="26"/>
  </w:num>
  <w:num w:numId="18">
    <w:abstractNumId w:val="15"/>
  </w:num>
  <w:num w:numId="19">
    <w:abstractNumId w:val="0"/>
  </w:num>
  <w:num w:numId="20">
    <w:abstractNumId w:val="8"/>
  </w:num>
  <w:num w:numId="21">
    <w:abstractNumId w:val="7"/>
  </w:num>
  <w:num w:numId="22">
    <w:abstractNumId w:val="10"/>
  </w:num>
  <w:num w:numId="23">
    <w:abstractNumId w:val="12"/>
  </w:num>
  <w:num w:numId="24">
    <w:abstractNumId w:val="17"/>
  </w:num>
  <w:num w:numId="25">
    <w:abstractNumId w:val="14"/>
  </w:num>
  <w:num w:numId="26">
    <w:abstractNumId w:val="3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noLineBreaksAfter w:lang="ko-KR" w:val="$([\{£¥‘“〈《「『【〔＄（［｛￡￥￦"/>
  <w:noLineBreaksBefore w:lang="ko-KR" w:val="!%),.:;?]}¢°’”′″℃〉》」』】〕！％），．：；？］｝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66DE"/>
    <w:rsid w:val="00005EBF"/>
    <w:rsid w:val="00037C4C"/>
    <w:rsid w:val="00054060"/>
    <w:rsid w:val="000868BB"/>
    <w:rsid w:val="000B539C"/>
    <w:rsid w:val="000E5BDC"/>
    <w:rsid w:val="000F7110"/>
    <w:rsid w:val="00106E78"/>
    <w:rsid w:val="001623D6"/>
    <w:rsid w:val="00165DE5"/>
    <w:rsid w:val="0016782A"/>
    <w:rsid w:val="00191A9A"/>
    <w:rsid w:val="001A22CD"/>
    <w:rsid w:val="001D0945"/>
    <w:rsid w:val="002373DE"/>
    <w:rsid w:val="00247B87"/>
    <w:rsid w:val="00256CF8"/>
    <w:rsid w:val="002875CB"/>
    <w:rsid w:val="002B7B5A"/>
    <w:rsid w:val="002E066E"/>
    <w:rsid w:val="0035122D"/>
    <w:rsid w:val="00353B60"/>
    <w:rsid w:val="00380D46"/>
    <w:rsid w:val="0038154F"/>
    <w:rsid w:val="003849E8"/>
    <w:rsid w:val="00384ADD"/>
    <w:rsid w:val="00397110"/>
    <w:rsid w:val="003D1FCF"/>
    <w:rsid w:val="003D3B39"/>
    <w:rsid w:val="003D4BDE"/>
    <w:rsid w:val="003D66DE"/>
    <w:rsid w:val="003F0F46"/>
    <w:rsid w:val="00403DF0"/>
    <w:rsid w:val="004064DC"/>
    <w:rsid w:val="00422EE1"/>
    <w:rsid w:val="00423F81"/>
    <w:rsid w:val="00426727"/>
    <w:rsid w:val="00437D4F"/>
    <w:rsid w:val="00453646"/>
    <w:rsid w:val="00455395"/>
    <w:rsid w:val="00463723"/>
    <w:rsid w:val="004865AD"/>
    <w:rsid w:val="004958D4"/>
    <w:rsid w:val="0055114C"/>
    <w:rsid w:val="00554160"/>
    <w:rsid w:val="00556BCD"/>
    <w:rsid w:val="00561A80"/>
    <w:rsid w:val="005824AF"/>
    <w:rsid w:val="0059659B"/>
    <w:rsid w:val="005A4C6C"/>
    <w:rsid w:val="005E0F9D"/>
    <w:rsid w:val="005F0597"/>
    <w:rsid w:val="00631BF3"/>
    <w:rsid w:val="006601FE"/>
    <w:rsid w:val="00664E06"/>
    <w:rsid w:val="0069069D"/>
    <w:rsid w:val="006A6A54"/>
    <w:rsid w:val="00741E2A"/>
    <w:rsid w:val="00751166"/>
    <w:rsid w:val="00756416"/>
    <w:rsid w:val="0076001B"/>
    <w:rsid w:val="007F4193"/>
    <w:rsid w:val="00800827"/>
    <w:rsid w:val="008041CC"/>
    <w:rsid w:val="00804F47"/>
    <w:rsid w:val="00814E13"/>
    <w:rsid w:val="00844F4F"/>
    <w:rsid w:val="00893638"/>
    <w:rsid w:val="008B2162"/>
    <w:rsid w:val="008B6BC4"/>
    <w:rsid w:val="008E0C5D"/>
    <w:rsid w:val="008E12B2"/>
    <w:rsid w:val="009116AF"/>
    <w:rsid w:val="0092194F"/>
    <w:rsid w:val="0096477F"/>
    <w:rsid w:val="00974091"/>
    <w:rsid w:val="0097543B"/>
    <w:rsid w:val="00995042"/>
    <w:rsid w:val="009A50FD"/>
    <w:rsid w:val="009A7F4A"/>
    <w:rsid w:val="009B0AEA"/>
    <w:rsid w:val="009B20C8"/>
    <w:rsid w:val="009B45C1"/>
    <w:rsid w:val="00A113F2"/>
    <w:rsid w:val="00A75E25"/>
    <w:rsid w:val="00A87202"/>
    <w:rsid w:val="00A914A9"/>
    <w:rsid w:val="00AC2B6E"/>
    <w:rsid w:val="00AC3A07"/>
    <w:rsid w:val="00B017B1"/>
    <w:rsid w:val="00B137A6"/>
    <w:rsid w:val="00B52EFF"/>
    <w:rsid w:val="00B7613F"/>
    <w:rsid w:val="00B87D4D"/>
    <w:rsid w:val="00C151CD"/>
    <w:rsid w:val="00C21B1A"/>
    <w:rsid w:val="00C50FBD"/>
    <w:rsid w:val="00CA7EC3"/>
    <w:rsid w:val="00CD5B67"/>
    <w:rsid w:val="00CE2D54"/>
    <w:rsid w:val="00D16A18"/>
    <w:rsid w:val="00D26C68"/>
    <w:rsid w:val="00D349A3"/>
    <w:rsid w:val="00D84397"/>
    <w:rsid w:val="00D91800"/>
    <w:rsid w:val="00D95E02"/>
    <w:rsid w:val="00DA3EC5"/>
    <w:rsid w:val="00DB0BAA"/>
    <w:rsid w:val="00E049B4"/>
    <w:rsid w:val="00E04E35"/>
    <w:rsid w:val="00E24EE3"/>
    <w:rsid w:val="00E25471"/>
    <w:rsid w:val="00E413AC"/>
    <w:rsid w:val="00E558ED"/>
    <w:rsid w:val="00E62DB3"/>
    <w:rsid w:val="00E75F89"/>
    <w:rsid w:val="00E80552"/>
    <w:rsid w:val="00E8533C"/>
    <w:rsid w:val="00E908E3"/>
    <w:rsid w:val="00EB0C4D"/>
    <w:rsid w:val="00EB27D2"/>
    <w:rsid w:val="00EB71EF"/>
    <w:rsid w:val="00EE2DF7"/>
    <w:rsid w:val="00F27FD4"/>
    <w:rsid w:val="00F328DE"/>
    <w:rsid w:val="00F34944"/>
    <w:rsid w:val="00F377D6"/>
    <w:rsid w:val="00F7071E"/>
    <w:rsid w:val="00F91573"/>
    <w:rsid w:val="00FA778D"/>
    <w:rsid w:val="00FB36A1"/>
    <w:rsid w:val="00FD73E2"/>
    <w:rsid w:val="00FE0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?? ??" w:eastAsia="?? ??" w:hAnsi="?? ??" w:cs="Times New Roman"/>
        <w:kern w:val="2"/>
        <w:szCs w:val="22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2B7B5A"/>
    <w:pPr>
      <w:widowControl w:val="0"/>
      <w:wordWrap w:val="0"/>
      <w:autoSpaceDE w:val="0"/>
      <w:autoSpaceDN w:val="0"/>
      <w:jc w:val="both"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E2DF7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outlineLvl w:val="0"/>
    </w:pPr>
    <w:rPr>
      <w:b/>
      <w:bCs/>
      <w:caps/>
      <w:color w:val="FFFFFF"/>
      <w:spacing w:val="15"/>
      <w:sz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E2DF7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outlineLvl w:val="1"/>
    </w:pPr>
    <w:rPr>
      <w:caps/>
      <w:spacing w:val="15"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E2DF7"/>
    <w:pPr>
      <w:pBdr>
        <w:top w:val="single" w:sz="6" w:space="2" w:color="4F81BD"/>
        <w:left w:val="single" w:sz="6" w:space="2" w:color="4F81BD"/>
      </w:pBdr>
      <w:spacing w:before="300"/>
      <w:outlineLvl w:val="2"/>
    </w:pPr>
    <w:rPr>
      <w:caps/>
      <w:color w:val="243F60"/>
      <w:spacing w:val="15"/>
      <w:sz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E2DF7"/>
    <w:pPr>
      <w:pBdr>
        <w:top w:val="dotted" w:sz="6" w:space="2" w:color="4F81BD"/>
        <w:left w:val="dotted" w:sz="6" w:space="2" w:color="4F81BD"/>
      </w:pBdr>
      <w:spacing w:before="300"/>
      <w:outlineLvl w:val="3"/>
    </w:pPr>
    <w:rPr>
      <w:caps/>
      <w:color w:val="365F91"/>
      <w:spacing w:val="10"/>
      <w:sz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E2DF7"/>
    <w:pPr>
      <w:pBdr>
        <w:bottom w:val="single" w:sz="6" w:space="1" w:color="4F81BD"/>
      </w:pBdr>
      <w:spacing w:before="300"/>
      <w:outlineLvl w:val="4"/>
    </w:pPr>
    <w:rPr>
      <w:caps/>
      <w:color w:val="365F91"/>
      <w:spacing w:val="10"/>
      <w:sz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E2DF7"/>
    <w:pPr>
      <w:pBdr>
        <w:bottom w:val="dotted" w:sz="6" w:space="1" w:color="4F81BD"/>
      </w:pBdr>
      <w:spacing w:before="300"/>
      <w:outlineLvl w:val="5"/>
    </w:pPr>
    <w:rPr>
      <w:caps/>
      <w:color w:val="365F91"/>
      <w:spacing w:val="10"/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E2DF7"/>
    <w:pPr>
      <w:spacing w:before="300"/>
      <w:outlineLvl w:val="6"/>
    </w:pPr>
    <w:rPr>
      <w:caps/>
      <w:color w:val="365F91"/>
      <w:spacing w:val="10"/>
      <w:sz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E2DF7"/>
    <w:pPr>
      <w:spacing w:before="30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E2DF7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E2DF7"/>
    <w:rPr>
      <w:rFonts w:cs="Times New Roman"/>
      <w:b/>
      <w:bCs/>
      <w:caps/>
      <w:color w:val="FFFFFF"/>
      <w:spacing w:val="15"/>
      <w:shd w:val="clear" w:color="auto" w:fill="4F81BD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E2DF7"/>
    <w:rPr>
      <w:rFonts w:cs="Times New Roman"/>
      <w:caps/>
      <w:spacing w:val="15"/>
      <w:shd w:val="clear" w:color="auto" w:fill="DBE5F1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E2DF7"/>
    <w:rPr>
      <w:rFonts w:cs="Times New Roman"/>
      <w:caps/>
      <w:color w:val="243F60"/>
      <w:spacing w:val="15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E2DF7"/>
    <w:rPr>
      <w:rFonts w:cs="Times New Roman"/>
      <w:caps/>
      <w:color w:val="365F91"/>
      <w:spacing w:val="1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E2DF7"/>
    <w:rPr>
      <w:rFonts w:cs="Times New Roman"/>
      <w:caps/>
      <w:color w:val="365F91"/>
      <w:spacing w:val="1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E2DF7"/>
    <w:rPr>
      <w:rFonts w:cs="Times New Roman"/>
      <w:caps/>
      <w:color w:val="365F91"/>
      <w:spacing w:val="1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E2DF7"/>
    <w:rPr>
      <w:rFonts w:cs="Times New Roman"/>
      <w:caps/>
      <w:color w:val="365F91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E2DF7"/>
    <w:rPr>
      <w:rFonts w:cs="Times New Roman"/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E2DF7"/>
    <w:rPr>
      <w:rFonts w:cs="Times New Roman"/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EE2DF7"/>
    <w:rPr>
      <w:b/>
      <w:bCs/>
      <w:color w:val="365F91"/>
      <w:sz w:val="16"/>
      <w:szCs w:val="16"/>
    </w:rPr>
  </w:style>
  <w:style w:type="paragraph" w:styleId="Title">
    <w:name w:val="Title"/>
    <w:basedOn w:val="Normal"/>
    <w:next w:val="Normal"/>
    <w:link w:val="TitleChar"/>
    <w:uiPriority w:val="99"/>
    <w:qFormat/>
    <w:rsid w:val="00EE2DF7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EE2DF7"/>
    <w:rPr>
      <w:rFonts w:cs="Times New Roman"/>
      <w:caps/>
      <w:color w:val="4F81BD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EE2DF7"/>
    <w:pPr>
      <w:spacing w:after="1000"/>
    </w:pPr>
    <w:rPr>
      <w:caps/>
      <w:color w:val="595959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EE2DF7"/>
    <w:rPr>
      <w:rFonts w:cs="Times New Roman"/>
      <w:caps/>
      <w:color w:val="595959"/>
      <w:spacing w:val="10"/>
      <w:sz w:val="24"/>
      <w:szCs w:val="24"/>
    </w:rPr>
  </w:style>
  <w:style w:type="character" w:styleId="Strong">
    <w:name w:val="Strong"/>
    <w:basedOn w:val="DefaultParagraphFont"/>
    <w:uiPriority w:val="99"/>
    <w:qFormat/>
    <w:rsid w:val="00EE2DF7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EE2DF7"/>
    <w:rPr>
      <w:rFonts w:cs="Times New Roman"/>
      <w:caps/>
      <w:color w:val="243F60"/>
      <w:spacing w:val="5"/>
    </w:rPr>
  </w:style>
  <w:style w:type="paragraph" w:styleId="NoSpacing">
    <w:name w:val="No Spacing"/>
    <w:basedOn w:val="Normal"/>
    <w:link w:val="NoSpacingChar"/>
    <w:uiPriority w:val="99"/>
    <w:qFormat/>
    <w:rsid w:val="00EE2DF7"/>
  </w:style>
  <w:style w:type="character" w:customStyle="1" w:styleId="NoSpacingChar">
    <w:name w:val="No Spacing Char"/>
    <w:basedOn w:val="DefaultParagraphFont"/>
    <w:link w:val="NoSpacing"/>
    <w:uiPriority w:val="99"/>
    <w:locked/>
    <w:rsid w:val="00EE2DF7"/>
    <w:rPr>
      <w:rFonts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EE2DF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EE2DF7"/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EE2DF7"/>
    <w:rPr>
      <w:rFonts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EE2DF7"/>
    <w:pPr>
      <w:pBdr>
        <w:top w:val="single" w:sz="4" w:space="10" w:color="4F81BD"/>
        <w:left w:val="single" w:sz="4" w:space="10" w:color="4F81BD"/>
      </w:pBdr>
      <w:ind w:left="1296" w:right="1152"/>
    </w:pPr>
    <w:rPr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EE2DF7"/>
    <w:rPr>
      <w:rFonts w:cs="Times New Roman"/>
      <w:i/>
      <w:iCs/>
      <w:color w:val="4F81BD"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EE2DF7"/>
    <w:rPr>
      <w:rFonts w:cs="Times New Roman"/>
      <w:i/>
      <w:color w:val="243F60"/>
    </w:rPr>
  </w:style>
  <w:style w:type="character" w:styleId="IntenseEmphasis">
    <w:name w:val="Intense Emphasis"/>
    <w:basedOn w:val="DefaultParagraphFont"/>
    <w:uiPriority w:val="99"/>
    <w:qFormat/>
    <w:rsid w:val="00EE2DF7"/>
    <w:rPr>
      <w:rFonts w:cs="Times New Roman"/>
      <w:b/>
      <w:caps/>
      <w:color w:val="243F60"/>
      <w:spacing w:val="10"/>
    </w:rPr>
  </w:style>
  <w:style w:type="character" w:styleId="SubtleReference">
    <w:name w:val="Subtle Reference"/>
    <w:basedOn w:val="DefaultParagraphFont"/>
    <w:uiPriority w:val="99"/>
    <w:qFormat/>
    <w:rsid w:val="00EE2DF7"/>
    <w:rPr>
      <w:rFonts w:cs="Times New Roman"/>
      <w:b/>
      <w:color w:val="4F81BD"/>
    </w:rPr>
  </w:style>
  <w:style w:type="character" w:styleId="IntenseReference">
    <w:name w:val="Intense Reference"/>
    <w:basedOn w:val="DefaultParagraphFont"/>
    <w:uiPriority w:val="99"/>
    <w:qFormat/>
    <w:rsid w:val="00EE2DF7"/>
    <w:rPr>
      <w:rFonts w:cs="Times New Roman"/>
      <w:b/>
      <w:i/>
      <w:caps/>
      <w:color w:val="4F81BD"/>
    </w:rPr>
  </w:style>
  <w:style w:type="character" w:styleId="BookTitle">
    <w:name w:val="Book Title"/>
    <w:basedOn w:val="DefaultParagraphFont"/>
    <w:uiPriority w:val="99"/>
    <w:qFormat/>
    <w:rsid w:val="00EE2DF7"/>
    <w:rPr>
      <w:rFonts w:cs="Times New Roman"/>
      <w:b/>
      <w:i/>
      <w:spacing w:val="9"/>
    </w:rPr>
  </w:style>
  <w:style w:type="paragraph" w:styleId="TOCHeading">
    <w:name w:val="TOC Heading"/>
    <w:basedOn w:val="Heading1"/>
    <w:next w:val="Normal"/>
    <w:uiPriority w:val="99"/>
    <w:qFormat/>
    <w:rsid w:val="00EE2DF7"/>
    <w:pPr>
      <w:outlineLvl w:val="9"/>
    </w:pPr>
  </w:style>
  <w:style w:type="paragraph" w:styleId="Header">
    <w:name w:val="header"/>
    <w:basedOn w:val="Normal"/>
    <w:link w:val="HeaderChar"/>
    <w:uiPriority w:val="99"/>
    <w:rsid w:val="003D66DE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D66DE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3D66DE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D66DE"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66D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66DE"/>
    <w:rPr>
      <w:rFonts w:ascii="?? ??" w:hAnsi="?? ??" w:cs="Times New Roman"/>
      <w:sz w:val="18"/>
      <w:szCs w:val="18"/>
    </w:rPr>
  </w:style>
  <w:style w:type="table" w:styleId="TableGrid">
    <w:name w:val="Table Grid"/>
    <w:basedOn w:val="TableNormal"/>
    <w:uiPriority w:val="99"/>
    <w:rsid w:val="00AC3A07"/>
    <w:rPr>
      <w:rFonts w:eastAsia="Times New Roman"/>
      <w:kern w:val="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337</TotalTime>
  <Pages>8</Pages>
  <Words>457</Words>
  <Characters>2608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chj</cp:lastModifiedBy>
  <cp:revision>24</cp:revision>
  <cp:lastPrinted>2011-12-26T12:16:00Z</cp:lastPrinted>
  <dcterms:created xsi:type="dcterms:W3CDTF">2011-12-14T09:05:00Z</dcterms:created>
  <dcterms:modified xsi:type="dcterms:W3CDTF">2012-01-03T08:55:00Z</dcterms:modified>
</cp:coreProperties>
</file>